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D46406" w:rsidP="00D46406" w:rsidRDefault="00AF2FC7" w14:paraId="5DF022AF" w14:textId="77777777">
      <w:pPr>
        <w:pStyle w:val="Kontraktstil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3250C409" wp14:editId="07777777">
            <wp:simplePos x="0" y="0"/>
            <wp:positionH relativeFrom="page">
              <wp:posOffset>5040630</wp:posOffset>
            </wp:positionH>
            <wp:positionV relativeFrom="page">
              <wp:posOffset>648335</wp:posOffset>
            </wp:positionV>
            <wp:extent cx="1692275" cy="324485"/>
            <wp:effectExtent l="0" t="0" r="0" b="0"/>
            <wp:wrapNone/>
            <wp:docPr id="2" name="Bilde 0" descr="BKK_3D_Pos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0" descr="BKK_3D_Pos.wm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6406" w:rsidP="00D46406" w:rsidRDefault="00D46406" w14:paraId="672A6659" w14:textId="77777777">
      <w:pPr>
        <w:pStyle w:val="Kontraktstil"/>
      </w:pPr>
    </w:p>
    <w:p w:rsidR="003245D3" w:rsidP="00F87286" w:rsidRDefault="00D04D81" w14:paraId="1E9B12E9" w14:textId="77777777">
      <w:pPr>
        <w:pStyle w:val="Tittel2"/>
        <w:ind w:left="2124" w:firstLine="708"/>
      </w:pPr>
      <w:r>
        <w:t>AVROP PÅ RAMMEAVTALE</w:t>
      </w:r>
    </w:p>
    <w:p w:rsidRPr="002D51B8" w:rsidR="00D04D81" w:rsidP="00F87286" w:rsidRDefault="00D04D81" w14:paraId="69C2709D" w14:textId="77777777">
      <w:pPr>
        <w:pStyle w:val="Tittel2"/>
        <w:spacing w:before="0"/>
        <w:ind w:left="0"/>
        <w:jc w:val="center"/>
      </w:pPr>
      <w:r w:rsidRPr="2B99AE2A">
        <w:rPr>
          <w:highlight w:val="yellow"/>
          <w:lang w:val="en-GB"/>
        </w:rPr>
        <w:t>Prosjekt &lt;x (navn)</w:t>
      </w:r>
    </w:p>
    <w:p w:rsidR="00D04D81" w:rsidP="39B79CC1" w:rsidRDefault="00D04D81" w14:paraId="3351B2C1" w14:textId="51709841">
      <w:pPr>
        <w:pStyle w:val="Tittel2"/>
        <w:spacing w:before="0"/>
        <w:ind w:left="0"/>
        <w:jc w:val="center"/>
        <w:rPr>
          <w:lang w:val="en-GB"/>
        </w:rPr>
      </w:pPr>
      <w:r w:rsidRPr="39B79CC1" w:rsidR="00D04D81">
        <w:rPr>
          <w:lang w:val="en-GB"/>
        </w:rPr>
        <w:t>Rammeavtale</w:t>
      </w:r>
      <w:r w:rsidRPr="39B79CC1" w:rsidR="00D04D81">
        <w:rPr>
          <w:lang w:val="en-GB"/>
        </w:rPr>
        <w:t xml:space="preserve"> nr. BKK-</w:t>
      </w:r>
      <w:r w:rsidRPr="39B79CC1" w:rsidR="42E123B8">
        <w:rPr>
          <w:lang w:val="en-GB"/>
        </w:rPr>
        <w:t>xxx</w:t>
      </w:r>
    </w:p>
    <w:p w:rsidRPr="00D04D81" w:rsidR="00D04D81" w:rsidP="2B99AE2A" w:rsidRDefault="00D04D81" w14:paraId="429327B9" w14:textId="77777777">
      <w:pPr>
        <w:pStyle w:val="Tittel2"/>
        <w:spacing w:before="0"/>
        <w:ind w:left="0"/>
        <w:jc w:val="center"/>
        <w:rPr>
          <w:b w:val="0"/>
          <w:lang w:val="en-GB"/>
        </w:rPr>
      </w:pPr>
      <w:r w:rsidRPr="2B99AE2A">
        <w:rPr>
          <w:b w:val="0"/>
          <w:lang w:val="en-GB"/>
        </w:rPr>
        <w:t>mellom</w:t>
      </w:r>
    </w:p>
    <w:p w:rsidRPr="00507EFB" w:rsidR="00D04D81" w:rsidP="00F87286" w:rsidRDefault="00D04D81" w14:paraId="2D7D971A" w14:textId="38F88887">
      <w:pPr>
        <w:pStyle w:val="Tittel2"/>
        <w:ind w:left="0"/>
        <w:jc w:val="center"/>
      </w:pPr>
      <w:r w:rsidR="00D04D81">
        <w:rPr/>
        <w:t>BKK AS</w:t>
      </w:r>
    </w:p>
    <w:p w:rsidRPr="00507EFB" w:rsidR="00D04D81" w:rsidP="00F87286" w:rsidRDefault="00D04D81" w14:paraId="15AC7BA5" w14:textId="77777777">
      <w:pPr>
        <w:pStyle w:val="Tittel2"/>
        <w:spacing w:before="0"/>
        <w:ind w:left="0"/>
        <w:jc w:val="center"/>
      </w:pPr>
      <w:r w:rsidRPr="2B99AE2A">
        <w:rPr>
          <w:lang w:val="en-GB"/>
        </w:rPr>
        <w:t>(heretter kalt Kunden)</w:t>
      </w:r>
    </w:p>
    <w:p w:rsidRPr="00507EFB" w:rsidR="00D04D81" w:rsidP="2B99AE2A" w:rsidRDefault="00D04D81" w14:paraId="793CF567" w14:textId="77777777">
      <w:pPr>
        <w:pStyle w:val="Tittel2"/>
        <w:spacing w:before="0" w:after="0"/>
        <w:ind w:left="0"/>
        <w:jc w:val="center"/>
        <w:rPr>
          <w:b w:val="0"/>
          <w:lang w:val="en-GB"/>
        </w:rPr>
      </w:pPr>
      <w:r w:rsidRPr="2B99AE2A">
        <w:rPr>
          <w:b w:val="0"/>
          <w:lang w:val="en-GB"/>
        </w:rPr>
        <w:t>Postboks 7050, 5020 Bergen</w:t>
      </w:r>
    </w:p>
    <w:p w:rsidRPr="00507EFB" w:rsidR="00D04D81" w:rsidP="00F87286" w:rsidRDefault="00D04D81" w14:paraId="16630C5C" w14:textId="77777777">
      <w:pPr>
        <w:pStyle w:val="Tittel2"/>
        <w:spacing w:before="0"/>
        <w:ind w:left="0"/>
        <w:jc w:val="center"/>
        <w:rPr>
          <w:b w:val="0"/>
        </w:rPr>
      </w:pPr>
      <w:r w:rsidRPr="00507EFB">
        <w:rPr>
          <w:b w:val="0"/>
        </w:rPr>
        <w:t>Org.nr.: NO 976 944 801</w:t>
      </w:r>
    </w:p>
    <w:p w:rsidRPr="00507EFB" w:rsidR="00D04D81" w:rsidP="2B99AE2A" w:rsidRDefault="00D04D81" w14:paraId="160AC4E0" w14:textId="77777777">
      <w:pPr>
        <w:pStyle w:val="Tittel2"/>
        <w:spacing w:before="0" w:after="0"/>
        <w:ind w:left="0"/>
        <w:jc w:val="center"/>
        <w:rPr>
          <w:b w:val="0"/>
          <w:lang w:val="en-GB"/>
        </w:rPr>
      </w:pPr>
      <w:r w:rsidRPr="2B99AE2A">
        <w:rPr>
          <w:b w:val="0"/>
          <w:lang w:val="en-GB"/>
        </w:rPr>
        <w:t>og</w:t>
      </w:r>
    </w:p>
    <w:p w:rsidRPr="000D5FA1" w:rsidR="00187F75" w:rsidP="39B79CC1" w:rsidRDefault="00187F75" w14:paraId="6EB9FB36" w14:textId="6B2115D0">
      <w:pPr>
        <w:pStyle w:val="Tittel2"/>
        <w:ind w:left="0"/>
        <w:jc w:val="center"/>
        <w:rPr>
          <w:lang w:val="en-GB"/>
        </w:rPr>
      </w:pPr>
      <w:r w:rsidRPr="39B79CC1" w:rsidR="5C427643">
        <w:rPr>
          <w:lang w:val="en-GB"/>
        </w:rPr>
        <w:t>xxxxx</w:t>
      </w:r>
    </w:p>
    <w:p w:rsidRPr="000D5FA1" w:rsidR="00187F75" w:rsidP="00187F75" w:rsidRDefault="00187F75" w14:paraId="3782BF1B" w14:textId="77777777">
      <w:pPr>
        <w:pStyle w:val="Tittel2"/>
        <w:spacing w:before="0"/>
        <w:ind w:left="0"/>
        <w:jc w:val="center"/>
      </w:pPr>
      <w:r w:rsidRPr="2B99AE2A">
        <w:rPr>
          <w:lang w:val="en-GB"/>
        </w:rPr>
        <w:t>(heretter kalt Leverandør)</w:t>
      </w:r>
    </w:p>
    <w:p w:rsidRPr="006C6154" w:rsidR="00187F75" w:rsidP="7218C9FA" w:rsidRDefault="00187F75" w14:paraId="0B320917" w14:textId="233C444E">
      <w:pPr>
        <w:pStyle w:val="Tittel2"/>
        <w:spacing w:before="0" w:after="0"/>
        <w:ind w:left="0"/>
        <w:jc w:val="center"/>
        <w:rPr>
          <w:b w:val="0"/>
          <w:bCs w:val="0"/>
          <w:lang w:val="en-GB"/>
        </w:rPr>
      </w:pPr>
      <w:r w:rsidRPr="7218C9FA" w:rsidR="0D8AFE42">
        <w:rPr>
          <w:b w:val="0"/>
          <w:bCs w:val="0"/>
          <w:lang w:val="en-GB"/>
        </w:rPr>
        <w:t>Adresse</w:t>
      </w:r>
    </w:p>
    <w:p w:rsidR="00187F75" w:rsidP="7218C9FA" w:rsidRDefault="00187F75" w14:paraId="2DD31BA1" w14:textId="77336CD1">
      <w:pPr>
        <w:pStyle w:val="Tittel2"/>
        <w:spacing w:before="0"/>
        <w:ind w:left="0"/>
        <w:jc w:val="center"/>
        <w:rPr>
          <w:b w:val="0"/>
          <w:bCs w:val="0"/>
          <w:lang w:val="en-GB"/>
        </w:rPr>
      </w:pPr>
      <w:r w:rsidRPr="7218C9FA" w:rsidR="00187F75">
        <w:rPr>
          <w:b w:val="0"/>
          <w:bCs w:val="0"/>
          <w:lang w:val="en-GB"/>
        </w:rPr>
        <w:t xml:space="preserve">Org.nr: </w:t>
      </w:r>
      <w:r w:rsidRPr="7218C9FA" w:rsidR="191FAE7D">
        <w:rPr>
          <w:b w:val="0"/>
          <w:bCs w:val="0"/>
          <w:lang w:val="en-GB"/>
        </w:rPr>
        <w:t>xxxx</w:t>
      </w:r>
    </w:p>
    <w:p w:rsidRPr="00E02482" w:rsidR="00187F75" w:rsidP="00187F75" w:rsidRDefault="00187F75" w14:paraId="04EAE106" w14:textId="77777777">
      <w:pPr>
        <w:pStyle w:val="Tittel2"/>
        <w:spacing w:before="0"/>
        <w:ind w:left="0"/>
        <w:jc w:val="center"/>
      </w:pPr>
      <w:r w:rsidRPr="2B99AE2A">
        <w:rPr>
          <w:lang w:val="en-GB"/>
        </w:rPr>
        <w:t>er det inngått avtale om:</w:t>
      </w:r>
    </w:p>
    <w:p w:rsidRPr="00D46406" w:rsidR="003245D3" w:rsidP="2B99AE2A" w:rsidRDefault="003245D3" w14:paraId="46F8334E" w14:textId="77777777">
      <w:pPr>
        <w:pStyle w:val="Kontraktstil"/>
        <w:jc w:val="center"/>
        <w:rPr>
          <w:b/>
          <w:bCs/>
          <w:lang w:val="en-GB"/>
        </w:rPr>
      </w:pPr>
      <w:r w:rsidRPr="2B99AE2A">
        <w:rPr>
          <w:b/>
          <w:bCs/>
          <w:lang w:val="en-GB"/>
        </w:rPr>
        <w:t>angående</w:t>
      </w:r>
    </w:p>
    <w:p w:rsidRPr="00D46406" w:rsidR="003245D3" w:rsidP="2B99AE2A" w:rsidRDefault="003245D3" w14:paraId="112C5ED5" w14:textId="77777777">
      <w:pPr>
        <w:pStyle w:val="Overskrift1"/>
      </w:pPr>
      <w:bookmarkStart w:name="_Toc408919655" w:id="5"/>
      <w:bookmarkStart w:name="_Toc468444347" w:id="6"/>
      <w:r w:rsidRPr="2B99AE2A">
        <w:rPr>
          <w:lang w:val="en-GB"/>
        </w:rPr>
        <w:t>Kontraktsarbeid</w:t>
      </w:r>
      <w:bookmarkEnd w:id="5"/>
      <w:bookmarkEnd w:id="6"/>
    </w:p>
    <w:p w:rsidRPr="003245D3" w:rsidR="003245D3" w:rsidP="003245D3" w:rsidRDefault="003245D3" w14:paraId="078BF1C4" w14:textId="77777777">
      <w:pPr>
        <w:pStyle w:val="Kontraktstil"/>
      </w:pPr>
      <w:r w:rsidRPr="2B99AE2A">
        <w:rPr>
          <w:lang w:val="en-GB"/>
        </w:rPr>
        <w:t>Entreprenøren påtar seg å utføre følgende kontraktsarbeider:</w:t>
      </w:r>
      <w:r>
        <w:br/>
      </w:r>
      <w:r w:rsidRPr="2B99AE2A">
        <w:rPr>
          <w:i/>
          <w:iCs/>
          <w:highlight w:val="yellow"/>
          <w:lang w:val="en-GB"/>
        </w:rPr>
        <w:t>(Skriv en kort beskrivelse av de arbeider som skal utføres)</w:t>
      </w:r>
    </w:p>
    <w:p w:rsidR="003245D3" w:rsidP="003245D3" w:rsidRDefault="003245D3" w14:paraId="49DE0919" w14:textId="77777777">
      <w:pPr>
        <w:pStyle w:val="Kontraktstil"/>
      </w:pPr>
      <w:r w:rsidRPr="2B99AE2A">
        <w:rPr>
          <w:lang w:val="en-GB"/>
        </w:rPr>
        <w:t xml:space="preserve">i samsvar med kontraktsdokumentene, jf NS 8406 punkt 4.1, samt følgende øvrige dokumenter tilknyttet kontrakten. </w:t>
      </w:r>
    </w:p>
    <w:p w:rsidR="003245D3" w:rsidP="003245D3" w:rsidRDefault="003245D3" w14:paraId="439C8B26" w14:textId="77777777">
      <w:pPr>
        <w:pStyle w:val="Kontraktstil"/>
      </w:pPr>
      <w:r w:rsidRPr="2B99AE2A">
        <w:rPr>
          <w:lang w:val="en-GB"/>
        </w:rPr>
        <w:t>Disse dokumentene skal ha følgende prioritet:</w:t>
      </w:r>
    </w:p>
    <w:p w:rsidR="003245D3" w:rsidP="003245D3" w:rsidRDefault="003245D3" w14:paraId="41561808" w14:textId="77777777">
      <w:pPr>
        <w:pStyle w:val="Kontraktstil"/>
      </w:pPr>
      <w:r w:rsidRPr="2B99AE2A">
        <w:rPr>
          <w:lang w:val="en-GB"/>
        </w:rPr>
        <w:t>1.</w:t>
      </w:r>
      <w:r>
        <w:tab/>
      </w:r>
      <w:r w:rsidRPr="2B99AE2A">
        <w:rPr>
          <w:lang w:val="en-GB"/>
        </w:rPr>
        <w:t>Avtaledokumentet (dette dokumentet)</w:t>
      </w:r>
    </w:p>
    <w:p w:rsidRPr="003245D3" w:rsidR="003245D3" w:rsidP="00D04D81" w:rsidRDefault="003245D3" w14:paraId="6E2704F4" w14:textId="77777777">
      <w:pPr>
        <w:pStyle w:val="Kontraktstil"/>
      </w:pPr>
      <w:r>
        <w:t>2.</w:t>
      </w:r>
      <w:r>
        <w:tab/>
      </w:r>
      <w:r w:rsidR="00D04D81">
        <w:t>Rammeavtale BKK-</w:t>
      </w:r>
      <w:r w:rsidR="00187F75">
        <w:t>20</w:t>
      </w:r>
      <w:r w:rsidR="00051620">
        <w:t>21</w:t>
      </w:r>
      <w:r w:rsidR="00187F75">
        <w:t>-2</w:t>
      </w:r>
      <w:r w:rsidR="00051620">
        <w:t>65</w:t>
      </w:r>
    </w:p>
    <w:p w:rsidRPr="00D46406" w:rsidR="003245D3" w:rsidP="003245D3" w:rsidRDefault="003245D3" w14:paraId="69FD33D9" w14:textId="77777777">
      <w:pPr>
        <w:pStyle w:val="Overskrift1"/>
      </w:pPr>
      <w:bookmarkStart w:name="_Toc408919656" w:id="7"/>
      <w:bookmarkStart w:name="_Toc468444348" w:id="8"/>
      <w:r w:rsidRPr="2B99AE2A">
        <w:rPr>
          <w:lang w:val="en-GB"/>
        </w:rPr>
        <w:t>Kontraktssum</w:t>
      </w:r>
      <w:bookmarkEnd w:id="7"/>
      <w:r w:rsidRPr="2B99AE2A">
        <w:rPr>
          <w:lang w:val="en-GB"/>
        </w:rPr>
        <w:t>, ns 8406, pkt 2</w:t>
      </w:r>
      <w:bookmarkEnd w:id="8"/>
    </w:p>
    <w:p w:rsidRPr="00D46406" w:rsidR="003245D3" w:rsidP="003245D3" w:rsidRDefault="003245D3" w14:paraId="2712CFA0" w14:textId="77777777">
      <w:pPr>
        <w:pStyle w:val="Kontraktstil"/>
      </w:pPr>
      <w:r w:rsidRPr="2B99AE2A">
        <w:rPr>
          <w:lang w:val="en-GB"/>
        </w:rPr>
        <w:t>Kontraktarbeidene skal utføres for:</w:t>
      </w:r>
    </w:p>
    <w:p w:rsidRPr="00D46406" w:rsidR="003245D3" w:rsidP="003245D3" w:rsidRDefault="003245D3" w14:paraId="710D58EC" w14:textId="77777777">
      <w:pPr>
        <w:pStyle w:val="Kontraktstil"/>
        <w:spacing w:after="0"/>
        <w:ind w:left="1416"/>
      </w:pPr>
      <w:r w:rsidRPr="2B99AE2A">
        <w:rPr>
          <w:lang w:val="en-GB"/>
        </w:rPr>
        <w:t>Tilbudssum: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B99AE2A">
        <w:rPr>
          <w:lang w:val="en-GB"/>
        </w:rPr>
        <w:t>Kr</w:t>
      </w:r>
    </w:p>
    <w:p w:rsidRPr="00D46406" w:rsidR="003245D3" w:rsidP="003245D3" w:rsidRDefault="003245D3" w14:paraId="4AFC3458" w14:textId="77777777">
      <w:pPr>
        <w:pStyle w:val="Kontraktstil"/>
        <w:spacing w:after="0"/>
        <w:ind w:left="1416"/>
      </w:pPr>
      <w:r w:rsidRPr="00D46406">
        <w:t xml:space="preserve">MVA </w:t>
      </w:r>
      <w:r w:rsidR="00D04D81">
        <w:t xml:space="preserve">25 </w:t>
      </w:r>
      <w:r w:rsidRPr="00D46406">
        <w:t>%</w:t>
      </w:r>
      <w:r w:rsidRPr="00D46406">
        <w:tab/>
      </w:r>
      <w:r w:rsidRPr="00D46406">
        <w:tab/>
      </w:r>
      <w:r>
        <w:tab/>
      </w:r>
      <w:r>
        <w:tab/>
      </w:r>
      <w:r>
        <w:tab/>
      </w:r>
      <w:r>
        <w:tab/>
      </w:r>
      <w:r w:rsidRPr="00D46406">
        <w:t>Kr</w:t>
      </w:r>
    </w:p>
    <w:p w:rsidRPr="00D46406" w:rsidR="003245D3" w:rsidP="003245D3" w:rsidRDefault="003245D3" w14:paraId="60D00B7B" w14:textId="77777777">
      <w:pPr>
        <w:pStyle w:val="Kontraktstil"/>
        <w:spacing w:after="0"/>
        <w:ind w:left="1416"/>
      </w:pPr>
      <w:r w:rsidRPr="2B99AE2A">
        <w:rPr>
          <w:lang w:val="en-GB"/>
        </w:rPr>
        <w:t xml:space="preserve">Sum ytelser som er mva belagt inkl. mva: </w:t>
      </w:r>
      <w:r>
        <w:tab/>
      </w:r>
      <w:r>
        <w:tab/>
      </w:r>
      <w:r w:rsidRPr="2B99AE2A">
        <w:rPr>
          <w:lang w:val="en-GB"/>
        </w:rPr>
        <w:t>Kr</w:t>
      </w:r>
    </w:p>
    <w:p w:rsidRPr="00D46406" w:rsidR="003245D3" w:rsidP="2B99AE2A" w:rsidRDefault="003245D3" w14:paraId="133EB67D" w14:textId="77777777">
      <w:pPr>
        <w:pStyle w:val="Kontraktstil"/>
        <w:rPr>
          <w:b/>
          <w:bCs/>
          <w:u w:val="double"/>
          <w:lang w:val="en-GB"/>
        </w:rPr>
      </w:pPr>
      <w:r>
        <w:tab/>
      </w:r>
      <w:r>
        <w:tab/>
      </w:r>
      <w:r>
        <w:tab/>
      </w:r>
      <w:r w:rsidRPr="2B99AE2A">
        <w:rPr>
          <w:b/>
          <w:bCs/>
          <w:u w:val="double"/>
          <w:lang w:val="en-GB"/>
        </w:rPr>
        <w:t>Kontraktssummen inkl mva</w:t>
      </w:r>
      <w:r w:rsidRPr="00D46406">
        <w:rPr>
          <w:b/>
          <w:u w:val="double"/>
        </w:rPr>
        <w:tab/>
      </w:r>
      <w:r w:rsidRPr="00D46406">
        <w:rPr>
          <w:b/>
          <w:u w:val="double"/>
        </w:rPr>
        <w:tab/>
      </w:r>
      <w:r w:rsidRPr="2B99AE2A">
        <w:rPr>
          <w:b/>
          <w:bCs/>
          <w:u w:val="double"/>
          <w:lang w:val="en-GB"/>
        </w:rPr>
        <w:t xml:space="preserve">Kr </w:t>
      </w:r>
    </w:p>
    <w:p w:rsidRPr="00D46406" w:rsidR="00D04D81" w:rsidP="00D04D81" w:rsidRDefault="00D04D81" w14:paraId="1B442383" w14:textId="77777777">
      <w:pPr>
        <w:pStyle w:val="Kontraktstil"/>
      </w:pPr>
      <w:r w:rsidRPr="2B99AE2A">
        <w:rPr>
          <w:highlight w:val="yellow"/>
          <w:lang w:val="en-GB"/>
        </w:rPr>
        <w:t>Avropsskjema fra Excel skal legges ved kontrakt.</w:t>
      </w:r>
    </w:p>
    <w:p w:rsidRPr="00D46406" w:rsidR="003245D3" w:rsidP="003245D3" w:rsidRDefault="003245D3" w14:paraId="10C3FF75" w14:textId="77777777">
      <w:pPr>
        <w:pStyle w:val="Overskrift1"/>
      </w:pPr>
      <w:bookmarkStart w:name="_Toc408919657" w:id="9"/>
      <w:bookmarkStart w:name="_Toc468444349" w:id="10"/>
      <w:r w:rsidRPr="2B99AE2A">
        <w:rPr>
          <w:lang w:val="en-GB"/>
        </w:rPr>
        <w:t>Indeksregulering</w:t>
      </w:r>
      <w:bookmarkEnd w:id="9"/>
      <w:bookmarkEnd w:id="10"/>
    </w:p>
    <w:p w:rsidRPr="00D46406" w:rsidR="003245D3" w:rsidP="003245D3" w:rsidRDefault="003245D3" w14:paraId="39D66BCE" w14:textId="77777777">
      <w:pPr>
        <w:pStyle w:val="Kontraktstil"/>
      </w:pPr>
      <w:r w:rsidRPr="2B99AE2A">
        <w:rPr>
          <w:lang w:val="en-GB"/>
        </w:rPr>
        <w:t>Kontraktssummen indeksreguleres ikke.</w:t>
      </w:r>
    </w:p>
    <w:p w:rsidRPr="00D46406" w:rsidR="003245D3" w:rsidP="003245D3" w:rsidRDefault="003245D3" w14:paraId="2E238C62" w14:textId="77777777">
      <w:pPr>
        <w:pStyle w:val="Overskrift1"/>
      </w:pPr>
      <w:bookmarkStart w:name="_Toc408919658" w:id="11"/>
      <w:bookmarkStart w:name="_Toc468444350" w:id="12"/>
      <w:r w:rsidRPr="2B99AE2A">
        <w:rPr>
          <w:lang w:val="en-GB"/>
        </w:rPr>
        <w:t>Mengdekontroll</w:t>
      </w:r>
      <w:bookmarkEnd w:id="11"/>
      <w:bookmarkEnd w:id="12"/>
    </w:p>
    <w:p w:rsidRPr="00D46406" w:rsidR="003245D3" w:rsidP="003245D3" w:rsidRDefault="003245D3" w14:paraId="3529B2D5" w14:textId="77777777">
      <w:pPr>
        <w:pStyle w:val="Kontraktstil"/>
      </w:pPr>
      <w:r w:rsidRPr="2B99AE2A">
        <w:rPr>
          <w:lang w:val="en-GB"/>
        </w:rPr>
        <w:t xml:space="preserve">Entreprenøren skal ikke foreta mengdekontroll. </w:t>
      </w:r>
    </w:p>
    <w:p w:rsidRPr="00D46406" w:rsidR="003245D3" w:rsidP="003245D3" w:rsidRDefault="003245D3" w14:paraId="3277C90D" w14:textId="77777777">
      <w:pPr>
        <w:pStyle w:val="Overskrift1"/>
      </w:pPr>
      <w:bookmarkStart w:name="_Toc408919659" w:id="13"/>
      <w:bookmarkStart w:name="_Toc468444351" w:id="14"/>
      <w:r w:rsidRPr="2B99AE2A">
        <w:rPr>
          <w:lang w:val="en-GB"/>
        </w:rPr>
        <w:t>Regningsarbeider, NS 8406, pkt 23.2</w:t>
      </w:r>
      <w:bookmarkEnd w:id="13"/>
      <w:bookmarkEnd w:id="14"/>
    </w:p>
    <w:p w:rsidRPr="00D46406" w:rsidR="003245D3" w:rsidP="003245D3" w:rsidRDefault="003245D3" w14:paraId="2BA9DEAE" w14:textId="77777777">
      <w:pPr>
        <w:pStyle w:val="Kontraktstil"/>
      </w:pPr>
      <w:r w:rsidRPr="2B99AE2A">
        <w:rPr>
          <w:lang w:val="en-GB"/>
        </w:rPr>
        <w:t xml:space="preserve">Det er avtalt følgende timepriser for regningsarbeider inklusive påslag til dekning av indirekte kostnader, risiko og fortjeneste, men eksklusive merverdiavgift: </w:t>
      </w:r>
    </w:p>
    <w:p w:rsidRPr="00D46406" w:rsidR="003245D3" w:rsidP="00D04D81" w:rsidRDefault="003245D3" w14:paraId="2DCBE9B7" w14:textId="77777777">
      <w:pPr>
        <w:pStyle w:val="Kontraktstil"/>
      </w:pPr>
      <w:r w:rsidRPr="00D46406">
        <w:tab/>
      </w:r>
      <w:r w:rsidRPr="2B99AE2A" w:rsidR="00D04D81">
        <w:rPr>
          <w:lang w:val="en-GB"/>
        </w:rPr>
        <w:t>I henhold til rammeavtale BKK-</w:t>
      </w:r>
      <w:r w:rsidRPr="2B99AE2A" w:rsidR="00187F75">
        <w:rPr>
          <w:lang w:val="en-GB"/>
        </w:rPr>
        <w:t>20</w:t>
      </w:r>
      <w:r w:rsidRPr="2B99AE2A" w:rsidR="00051620">
        <w:rPr>
          <w:lang w:val="en-GB"/>
        </w:rPr>
        <w:t>21</w:t>
      </w:r>
      <w:r w:rsidRPr="2B99AE2A" w:rsidR="00187F75">
        <w:rPr>
          <w:lang w:val="en-GB"/>
        </w:rPr>
        <w:t>-2</w:t>
      </w:r>
      <w:r w:rsidRPr="2B99AE2A" w:rsidR="00051620">
        <w:rPr>
          <w:lang w:val="en-GB"/>
        </w:rPr>
        <w:t>65</w:t>
      </w:r>
    </w:p>
    <w:p w:rsidR="003245D3" w:rsidP="00D04D81" w:rsidRDefault="003245D3" w14:paraId="5A279739" w14:textId="77777777">
      <w:pPr>
        <w:pStyle w:val="Overskrift1"/>
      </w:pPr>
      <w:bookmarkStart w:name="_Toc408919660" w:id="15"/>
      <w:bookmarkStart w:name="_Toc468444352" w:id="16"/>
      <w:r w:rsidRPr="2B99AE2A">
        <w:rPr>
          <w:lang w:val="en-GB"/>
        </w:rPr>
        <w:t xml:space="preserve">Entreprenørens sikkerhetstillelse, NS 8406, pkt </w:t>
      </w:r>
      <w:bookmarkEnd w:id="15"/>
      <w:r w:rsidRPr="2B99AE2A">
        <w:rPr>
          <w:lang w:val="en-GB"/>
        </w:rPr>
        <w:t>8</w:t>
      </w:r>
      <w:bookmarkEnd w:id="16"/>
    </w:p>
    <w:p w:rsidRPr="00D46406" w:rsidR="003245D3" w:rsidP="002E42F4" w:rsidRDefault="003245D3" w14:paraId="15FADBD2" w14:textId="77777777">
      <w:pPr>
        <w:pStyle w:val="Kontraktstil"/>
      </w:pPr>
      <w:r w:rsidRPr="2B99AE2A">
        <w:rPr>
          <w:lang w:val="en-GB"/>
        </w:rPr>
        <w:t>E</w:t>
      </w:r>
      <w:r w:rsidRPr="2B99AE2A" w:rsidR="002E42F4">
        <w:rPr>
          <w:lang w:val="en-GB"/>
        </w:rPr>
        <w:t>ntreprenøren stiller ikke sikkerhet</w:t>
      </w:r>
    </w:p>
    <w:p w:rsidRPr="00D46406" w:rsidR="003245D3" w:rsidP="003245D3" w:rsidRDefault="003245D3" w14:paraId="5B5CD6F7" w14:textId="77777777">
      <w:pPr>
        <w:pStyle w:val="Overskrift1"/>
      </w:pPr>
      <w:bookmarkStart w:name="_Toc408919661" w:id="17"/>
      <w:bookmarkStart w:name="_Toc468444353" w:id="18"/>
      <w:r w:rsidRPr="2B99AE2A">
        <w:rPr>
          <w:lang w:val="en-GB"/>
        </w:rPr>
        <w:t xml:space="preserve">Byggherrens sikkerhetsstillelse, NS 8406, pkt </w:t>
      </w:r>
      <w:bookmarkEnd w:id="17"/>
      <w:r w:rsidRPr="2B99AE2A">
        <w:rPr>
          <w:lang w:val="en-GB"/>
        </w:rPr>
        <w:t>8</w:t>
      </w:r>
      <w:bookmarkEnd w:id="18"/>
    </w:p>
    <w:p w:rsidRPr="00D46406" w:rsidR="003245D3" w:rsidP="003245D3" w:rsidRDefault="003245D3" w14:paraId="6B120769" w14:textId="77777777">
      <w:pPr>
        <w:pStyle w:val="Kontraktstil"/>
      </w:pPr>
      <w:r w:rsidRPr="2B99AE2A">
        <w:rPr>
          <w:lang w:val="en-GB"/>
        </w:rPr>
        <w:t>Byggherren stiller ikke sikkerhet</w:t>
      </w:r>
    </w:p>
    <w:p w:rsidRPr="00D46406" w:rsidR="003245D3" w:rsidP="003245D3" w:rsidRDefault="003245D3" w14:paraId="3ECC5D7E" w14:textId="77777777">
      <w:pPr>
        <w:pStyle w:val="Overskrift1"/>
      </w:pPr>
      <w:bookmarkStart w:name="_Toc408919662" w:id="19"/>
      <w:bookmarkStart w:name="_Toc468444354" w:id="20"/>
      <w:r w:rsidRPr="2B99AE2A">
        <w:rPr>
          <w:lang w:val="en-GB"/>
        </w:rPr>
        <w:t xml:space="preserve">Forsikring, NS 8406, pkt </w:t>
      </w:r>
      <w:bookmarkEnd w:id="19"/>
      <w:r w:rsidRPr="2B99AE2A">
        <w:rPr>
          <w:lang w:val="en-GB"/>
        </w:rPr>
        <w:t>9</w:t>
      </w:r>
      <w:bookmarkEnd w:id="20"/>
    </w:p>
    <w:p w:rsidRPr="00D46406" w:rsidR="003245D3" w:rsidP="003245D3" w:rsidRDefault="003245D3" w14:paraId="0132B2E5" w14:textId="77777777">
      <w:pPr>
        <w:pStyle w:val="Overskrift2"/>
      </w:pPr>
      <w:bookmarkStart w:name="_Toc408919663" w:id="21"/>
      <w:bookmarkStart w:name="_Toc468444355" w:id="22"/>
      <w:r w:rsidRPr="00D46406">
        <w:t>Forsikring av kontraktarbeidet:</w:t>
      </w:r>
      <w:bookmarkEnd w:id="21"/>
      <w:bookmarkEnd w:id="22"/>
      <w:r w:rsidRPr="00D46406">
        <w:t xml:space="preserve"> </w:t>
      </w:r>
    </w:p>
    <w:p w:rsidRPr="00D46406" w:rsidR="003245D3" w:rsidP="00D04D81" w:rsidRDefault="003245D3" w14:paraId="12C3C68A" w14:textId="77777777">
      <w:pPr>
        <w:pStyle w:val="Kontraktstil"/>
      </w:pPr>
      <w:r w:rsidRPr="00D46406">
        <w:tab/>
      </w:r>
      <w:r w:rsidRPr="2B99AE2A">
        <w:rPr>
          <w:lang w:val="en-GB"/>
        </w:rPr>
        <w:t>Entrepren</w:t>
      </w:r>
      <w:r w:rsidRPr="2B99AE2A">
        <w:rPr>
          <w:rFonts w:cs="Arial"/>
          <w:lang w:val="en-GB"/>
        </w:rPr>
        <w:t>ø</w:t>
      </w:r>
      <w:r w:rsidRPr="2B99AE2A">
        <w:rPr>
          <w:lang w:val="en-GB"/>
        </w:rPr>
        <w:t>ren forsikrer</w:t>
      </w:r>
    </w:p>
    <w:p w:rsidRPr="00D46406" w:rsidR="003245D3" w:rsidP="003245D3" w:rsidRDefault="003245D3" w14:paraId="1D80995A" w14:textId="77777777">
      <w:pPr>
        <w:pStyle w:val="Overskrift2"/>
      </w:pPr>
      <w:bookmarkStart w:name="_Toc408919664" w:id="23"/>
      <w:bookmarkStart w:name="_Toc468444356" w:id="24"/>
      <w:r w:rsidRPr="00D46406">
        <w:t>Ansvarforsikring:</w:t>
      </w:r>
      <w:bookmarkEnd w:id="23"/>
      <w:bookmarkEnd w:id="24"/>
    </w:p>
    <w:p w:rsidRPr="00D46406" w:rsidR="003245D3" w:rsidP="003245D3" w:rsidRDefault="003245D3" w14:paraId="4759267E" w14:textId="77777777">
      <w:pPr>
        <w:pStyle w:val="Kontraktstil"/>
      </w:pPr>
      <w:r w:rsidRPr="2B99AE2A">
        <w:rPr>
          <w:lang w:val="en-GB"/>
        </w:rPr>
        <w:t>Entreprenøren skal forelegge byggherren forsikringsattesten for kontroll senest ved oppstart</w:t>
      </w:r>
    </w:p>
    <w:p w:rsidRPr="00D46406" w:rsidR="003245D3" w:rsidP="003245D3" w:rsidRDefault="003245D3" w14:paraId="44CC280A" w14:textId="77777777">
      <w:pPr>
        <w:pStyle w:val="Overskrift1"/>
      </w:pPr>
      <w:bookmarkStart w:name="_Toc408919665" w:id="25"/>
      <w:bookmarkStart w:name="_Toc468444357" w:id="26"/>
      <w:r w:rsidRPr="2B99AE2A">
        <w:rPr>
          <w:lang w:val="en-GB"/>
        </w:rPr>
        <w:t>Tidsfrister</w:t>
      </w:r>
      <w:bookmarkEnd w:id="25"/>
      <w:bookmarkEnd w:id="26"/>
    </w:p>
    <w:p w:rsidRPr="00D46406" w:rsidR="003245D3" w:rsidP="003245D3" w:rsidRDefault="003245D3" w14:paraId="654F3697" w14:textId="77777777">
      <w:pPr>
        <w:pStyle w:val="Kontraktstil"/>
      </w:pPr>
      <w:r w:rsidRPr="2B99AE2A">
        <w:rPr>
          <w:lang w:val="en-GB"/>
        </w:rPr>
        <w:t>Det er fastsatt følgende tidsfrister:</w:t>
      </w:r>
    </w:p>
    <w:p w:rsidRPr="00D46406" w:rsidR="003245D3" w:rsidP="006B2DAC" w:rsidRDefault="003245D3" w14:paraId="134F7DF4" w14:textId="77777777">
      <w:pPr>
        <w:pStyle w:val="Kontraktstil"/>
      </w:pPr>
      <w:r w:rsidRPr="2B99AE2A">
        <w:rPr>
          <w:lang w:val="en-GB"/>
        </w:rPr>
        <w:t xml:space="preserve">Tidsfrister for entreprenøren, jf NS 8406, pkt 26.1: </w:t>
      </w:r>
    </w:p>
    <w:tbl>
      <w:tblPr>
        <w:tblW w:w="0" w:type="auto"/>
        <w:tblInd w:w="8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057"/>
        <w:gridCol w:w="1477"/>
        <w:gridCol w:w="1860"/>
        <w:gridCol w:w="1852"/>
      </w:tblGrid>
      <w:tr w:rsidRPr="00606EB4" w:rsidR="00C45630" w:rsidTr="2B99AE2A" w14:paraId="52F0CACC" w14:textId="77777777">
        <w:tc>
          <w:tcPr>
            <w:tcW w:w="3120" w:type="dxa"/>
          </w:tcPr>
          <w:p w:rsidRPr="00606EB4" w:rsidR="00C45630" w:rsidP="2B99AE2A" w:rsidRDefault="00C45630" w14:paraId="0B6CD7B8" w14:textId="77777777">
            <w:pPr>
              <w:pStyle w:val="Kontraktstil"/>
              <w:numPr>
                <w:ilvl w:val="0"/>
                <w:numId w:val="11"/>
              </w:numPr>
              <w:rPr>
                <w:b/>
                <w:bCs/>
                <w:lang w:val="en-GB"/>
              </w:rPr>
            </w:pPr>
            <w:r w:rsidRPr="2B99AE2A">
              <w:rPr>
                <w:b/>
                <w:bCs/>
                <w:lang w:val="en-GB"/>
              </w:rPr>
              <w:t>Aktivitet</w:t>
            </w:r>
          </w:p>
        </w:tc>
        <w:tc>
          <w:tcPr>
            <w:tcW w:w="1559" w:type="dxa"/>
          </w:tcPr>
          <w:p w:rsidRPr="00606EB4" w:rsidR="00C45630" w:rsidP="00EA715A" w:rsidRDefault="00C45630" w14:paraId="42E5047E" w14:textId="77777777">
            <w:pPr>
              <w:pStyle w:val="Kontraktstil"/>
              <w:ind w:left="0"/>
              <w:rPr>
                <w:b/>
              </w:rPr>
            </w:pPr>
            <w:r w:rsidRPr="00606EB4">
              <w:rPr>
                <w:b/>
              </w:rPr>
              <w:t>Start</w:t>
            </w:r>
          </w:p>
        </w:tc>
        <w:tc>
          <w:tcPr>
            <w:tcW w:w="1896" w:type="dxa"/>
          </w:tcPr>
          <w:p w:rsidRPr="00606EB4" w:rsidR="00C45630" w:rsidP="2B99AE2A" w:rsidRDefault="00C45630" w14:paraId="4E815910" w14:textId="77777777">
            <w:pPr>
              <w:pStyle w:val="Kontraktstil"/>
              <w:ind w:left="0"/>
              <w:rPr>
                <w:b/>
                <w:bCs/>
                <w:lang w:val="en-GB"/>
              </w:rPr>
            </w:pPr>
            <w:r w:rsidRPr="2B99AE2A">
              <w:rPr>
                <w:b/>
                <w:bCs/>
                <w:lang w:val="en-GB"/>
              </w:rPr>
              <w:t>Frist ferdigstillelse</w:t>
            </w:r>
          </w:p>
        </w:tc>
        <w:tc>
          <w:tcPr>
            <w:tcW w:w="1897" w:type="dxa"/>
          </w:tcPr>
          <w:p w:rsidRPr="00606EB4" w:rsidR="00C45630" w:rsidP="2B99AE2A" w:rsidRDefault="00C45630" w14:paraId="20D083A1" w14:textId="77777777">
            <w:pPr>
              <w:pStyle w:val="Kontraktstil"/>
              <w:ind w:left="0"/>
              <w:rPr>
                <w:b/>
                <w:bCs/>
                <w:lang w:val="en-GB"/>
              </w:rPr>
            </w:pPr>
            <w:r w:rsidRPr="2B99AE2A">
              <w:rPr>
                <w:b/>
                <w:bCs/>
                <w:lang w:val="en-GB"/>
              </w:rPr>
              <w:t>Dagmulkt</w:t>
            </w:r>
          </w:p>
        </w:tc>
      </w:tr>
      <w:tr w:rsidRPr="00D46406" w:rsidR="00C45630" w:rsidTr="2B99AE2A" w14:paraId="1C098FFA" w14:textId="77777777">
        <w:tc>
          <w:tcPr>
            <w:tcW w:w="3120" w:type="dxa"/>
          </w:tcPr>
          <w:p w:rsidRPr="00D46406" w:rsidR="00C45630" w:rsidP="00D04D81" w:rsidRDefault="00D04D81" w14:paraId="3B9AC24B" w14:textId="77777777">
            <w:pPr>
              <w:pStyle w:val="Kontraktstil"/>
              <w:ind w:left="0"/>
            </w:pPr>
            <w:r w:rsidRPr="2B99AE2A">
              <w:rPr>
                <w:lang w:val="en-GB"/>
              </w:rPr>
              <w:t xml:space="preserve">Antatt arbeidsoppstart </w:t>
            </w:r>
          </w:p>
        </w:tc>
        <w:tc>
          <w:tcPr>
            <w:tcW w:w="1559" w:type="dxa"/>
          </w:tcPr>
          <w:p w:rsidRPr="00D46406" w:rsidR="00C45630" w:rsidP="00EA715A" w:rsidRDefault="00C45630" w14:paraId="0A37501D" w14:textId="77777777">
            <w:pPr>
              <w:pStyle w:val="Kontraktstil"/>
              <w:ind w:left="0"/>
            </w:pPr>
          </w:p>
        </w:tc>
        <w:tc>
          <w:tcPr>
            <w:tcW w:w="1896" w:type="dxa"/>
          </w:tcPr>
          <w:p w:rsidRPr="00D46406" w:rsidR="00C45630" w:rsidP="00EA715A" w:rsidRDefault="00C45630" w14:paraId="5DAB6C7B" w14:textId="77777777">
            <w:pPr>
              <w:pStyle w:val="Kontraktstil"/>
              <w:ind w:left="0"/>
            </w:pPr>
          </w:p>
        </w:tc>
        <w:tc>
          <w:tcPr>
            <w:tcW w:w="1897" w:type="dxa"/>
          </w:tcPr>
          <w:p w:rsidRPr="00D46406" w:rsidR="00C45630" w:rsidP="00EA715A" w:rsidRDefault="00C45630" w14:paraId="02EB378F" w14:textId="77777777">
            <w:pPr>
              <w:pStyle w:val="Kontraktstil"/>
              <w:ind w:left="0"/>
            </w:pPr>
          </w:p>
        </w:tc>
      </w:tr>
      <w:tr w:rsidRPr="00606EB4" w:rsidR="00C45630" w:rsidTr="2B99AE2A" w14:paraId="38EB89BB" w14:textId="77777777">
        <w:tc>
          <w:tcPr>
            <w:tcW w:w="3120" w:type="dxa"/>
          </w:tcPr>
          <w:p w:rsidRPr="00D46406" w:rsidR="00C45630" w:rsidP="00EA715A" w:rsidRDefault="00C45630" w14:paraId="0841EA8C" w14:textId="77777777">
            <w:pPr>
              <w:pStyle w:val="Kontraktstil"/>
              <w:ind w:left="0"/>
            </w:pPr>
            <w:r w:rsidRPr="2B99AE2A">
              <w:rPr>
                <w:lang w:val="en-GB"/>
              </w:rPr>
              <w:t>Frist for å ferdigstille arbeidet inkludert all opprydning</w:t>
            </w:r>
          </w:p>
        </w:tc>
        <w:tc>
          <w:tcPr>
            <w:tcW w:w="1559" w:type="dxa"/>
          </w:tcPr>
          <w:p w:rsidRPr="00D46406" w:rsidR="00C45630" w:rsidP="00EA715A" w:rsidRDefault="00C45630" w14:paraId="6A05A809" w14:textId="77777777">
            <w:pPr>
              <w:pStyle w:val="Kontraktstil"/>
              <w:ind w:left="0"/>
            </w:pPr>
          </w:p>
        </w:tc>
        <w:tc>
          <w:tcPr>
            <w:tcW w:w="1896" w:type="dxa"/>
          </w:tcPr>
          <w:p w:rsidRPr="00D46406" w:rsidR="00C45630" w:rsidP="00EA715A" w:rsidRDefault="00C45630" w14:paraId="5A39BBE3" w14:textId="77777777">
            <w:pPr>
              <w:pStyle w:val="Kontraktstil"/>
              <w:ind w:left="0"/>
            </w:pPr>
          </w:p>
        </w:tc>
        <w:tc>
          <w:tcPr>
            <w:tcW w:w="1897" w:type="dxa"/>
          </w:tcPr>
          <w:p w:rsidRPr="00D46406" w:rsidR="00C45630" w:rsidP="00EA715A" w:rsidRDefault="00C45630" w14:paraId="4B77A749" w14:textId="77777777">
            <w:pPr>
              <w:pStyle w:val="Kontraktstil"/>
              <w:ind w:left="0"/>
            </w:pPr>
            <w:r w:rsidRPr="2B99AE2A">
              <w:rPr>
                <w:lang w:val="en-GB"/>
              </w:rPr>
              <w:t>0,2 % av kontraktssum</w:t>
            </w:r>
          </w:p>
        </w:tc>
      </w:tr>
      <w:tr w:rsidRPr="00606EB4" w:rsidR="00C45630" w:rsidTr="2B99AE2A" w14:paraId="3D7E6EF9" w14:textId="77777777">
        <w:trPr>
          <w:trHeight w:val="591"/>
        </w:trPr>
        <w:tc>
          <w:tcPr>
            <w:tcW w:w="3120" w:type="dxa"/>
          </w:tcPr>
          <w:p w:rsidRPr="00D46406" w:rsidR="00C45630" w:rsidP="00EA715A" w:rsidRDefault="00C45630" w14:paraId="6230C300" w14:textId="77777777">
            <w:pPr>
              <w:pStyle w:val="Kontraktstil"/>
              <w:ind w:left="0"/>
            </w:pPr>
            <w:r w:rsidRPr="2B99AE2A">
              <w:rPr>
                <w:lang w:val="en-GB"/>
              </w:rPr>
              <w:t>Frist for ferdigstilling og overlevering av dokumentasjon</w:t>
            </w:r>
          </w:p>
        </w:tc>
        <w:tc>
          <w:tcPr>
            <w:tcW w:w="1559" w:type="dxa"/>
          </w:tcPr>
          <w:p w:rsidRPr="00D46406" w:rsidR="00C45630" w:rsidP="00EA715A" w:rsidRDefault="00C45630" w14:paraId="41C8F396" w14:textId="77777777">
            <w:pPr>
              <w:pStyle w:val="Kontraktstil"/>
              <w:ind w:left="0"/>
            </w:pPr>
          </w:p>
        </w:tc>
        <w:tc>
          <w:tcPr>
            <w:tcW w:w="1896" w:type="dxa"/>
          </w:tcPr>
          <w:p w:rsidRPr="00D46406" w:rsidR="00C45630" w:rsidP="00EA715A" w:rsidRDefault="00C45630" w14:paraId="72A3D3EC" w14:textId="77777777">
            <w:pPr>
              <w:pStyle w:val="Kontraktstil"/>
              <w:ind w:left="0"/>
            </w:pPr>
          </w:p>
        </w:tc>
        <w:tc>
          <w:tcPr>
            <w:tcW w:w="1897" w:type="dxa"/>
          </w:tcPr>
          <w:p w:rsidRPr="00D46406" w:rsidR="00C45630" w:rsidP="00EA715A" w:rsidRDefault="00C45630" w14:paraId="510422A7" w14:textId="77777777">
            <w:pPr>
              <w:pStyle w:val="Kontraktstil"/>
              <w:ind w:left="0"/>
            </w:pPr>
            <w:r w:rsidRPr="2B99AE2A">
              <w:rPr>
                <w:lang w:val="en-GB"/>
              </w:rPr>
              <w:t>NOK 5 000,-</w:t>
            </w:r>
          </w:p>
          <w:p w:rsidRPr="00D46406" w:rsidR="00C45630" w:rsidP="00EA715A" w:rsidRDefault="00C45630" w14:paraId="0D0B940D" w14:textId="77777777">
            <w:pPr>
              <w:pStyle w:val="Kontraktstil"/>
              <w:ind w:left="0"/>
            </w:pPr>
          </w:p>
        </w:tc>
      </w:tr>
    </w:tbl>
    <w:p w:rsidR="00C45630" w:rsidP="00C45630" w:rsidRDefault="00C45630" w14:paraId="6DE02819" w14:textId="77777777">
      <w:pPr>
        <w:pStyle w:val="Kontraktstil"/>
      </w:pPr>
      <w:r w:rsidRPr="2B99AE2A">
        <w:rPr>
          <w:lang w:val="en-GB"/>
        </w:rPr>
        <w:t>To uker etter kontraktsignering skal entreprenøren legge frem en plan for sine arbeider.</w:t>
      </w:r>
    </w:p>
    <w:p w:rsidRPr="00D46406" w:rsidR="003245D3" w:rsidP="00D04D81" w:rsidRDefault="003245D3" w14:paraId="4DA631E9" w14:textId="77777777">
      <w:pPr>
        <w:pStyle w:val="Kontraktstil"/>
      </w:pPr>
      <w:r w:rsidRPr="2B99AE2A">
        <w:rPr>
          <w:lang w:val="en-GB"/>
        </w:rPr>
        <w:t>Overst</w:t>
      </w:r>
      <w:r w:rsidRPr="2B99AE2A">
        <w:rPr>
          <w:rFonts w:cs="Arial"/>
          <w:lang w:val="en-GB"/>
        </w:rPr>
        <w:t>å</w:t>
      </w:r>
      <w:r w:rsidRPr="2B99AE2A">
        <w:rPr>
          <w:lang w:val="en-GB"/>
        </w:rPr>
        <w:t>ende tidsfrister avl</w:t>
      </w:r>
      <w:r w:rsidRPr="2B99AE2A">
        <w:rPr>
          <w:rFonts w:cs="Arial"/>
          <w:lang w:val="en-GB"/>
        </w:rPr>
        <w:t>ø</w:t>
      </w:r>
      <w:r w:rsidRPr="2B99AE2A">
        <w:rPr>
          <w:lang w:val="en-GB"/>
        </w:rPr>
        <w:t>ser de tidsfrister som er oppf</w:t>
      </w:r>
      <w:r w:rsidRPr="2B99AE2A">
        <w:rPr>
          <w:rFonts w:cs="Arial"/>
          <w:lang w:val="en-GB"/>
        </w:rPr>
        <w:t>ø</w:t>
      </w:r>
      <w:r w:rsidRPr="2B99AE2A">
        <w:rPr>
          <w:lang w:val="en-GB"/>
        </w:rPr>
        <w:t xml:space="preserve">rt i de </w:t>
      </w:r>
      <w:r w:rsidRPr="2B99AE2A">
        <w:rPr>
          <w:rFonts w:cs="Arial"/>
          <w:lang w:val="en-GB"/>
        </w:rPr>
        <w:t>ø</w:t>
      </w:r>
      <w:r w:rsidRPr="2B99AE2A" w:rsidR="00B97C99">
        <w:rPr>
          <w:lang w:val="en-GB"/>
        </w:rPr>
        <w:t>vrige kontrakt</w:t>
      </w:r>
      <w:r w:rsidRPr="2B99AE2A">
        <w:rPr>
          <w:lang w:val="en-GB"/>
        </w:rPr>
        <w:t xml:space="preserve">dokumentene. </w:t>
      </w:r>
    </w:p>
    <w:p w:rsidRPr="00D46406" w:rsidR="003245D3" w:rsidP="003245D3" w:rsidRDefault="003245D3" w14:paraId="79642AA8" w14:textId="77777777">
      <w:pPr>
        <w:pStyle w:val="Overskrift1"/>
      </w:pPr>
      <w:bookmarkStart w:name="_Toc408919666" w:id="27"/>
      <w:bookmarkStart w:name="_Toc468444358" w:id="28"/>
      <w:r w:rsidRPr="2B99AE2A">
        <w:rPr>
          <w:lang w:val="en-GB"/>
        </w:rPr>
        <w:t xml:space="preserve">Partenes representanter, NS8406, pkt </w:t>
      </w:r>
      <w:bookmarkEnd w:id="27"/>
      <w:r w:rsidRPr="2B99AE2A">
        <w:rPr>
          <w:lang w:val="en-GB"/>
        </w:rPr>
        <w:t>5</w:t>
      </w:r>
      <w:bookmarkEnd w:id="28"/>
    </w:p>
    <w:p w:rsidRPr="00D46406" w:rsidR="003245D3" w:rsidP="003245D3" w:rsidRDefault="003245D3" w14:paraId="272E39BE" w14:textId="77777777">
      <w:pPr>
        <w:pStyle w:val="Kontraktstil"/>
      </w:pPr>
      <w:r w:rsidRPr="2B99AE2A">
        <w:rPr>
          <w:lang w:val="en-GB"/>
        </w:rPr>
        <w:t>Byggherrens representant er:</w:t>
      </w:r>
    </w:p>
    <w:p w:rsidRPr="00D46406" w:rsidR="003245D3" w:rsidP="003245D3" w:rsidRDefault="003245D3" w14:paraId="2EA86DE5" w14:textId="77777777">
      <w:pPr>
        <w:pStyle w:val="Kontraktstil"/>
      </w:pPr>
      <w:r w:rsidRPr="2B99AE2A">
        <w:rPr>
          <w:lang w:val="en-GB"/>
        </w:rPr>
        <w:t xml:space="preserve"> </w:t>
      </w:r>
      <w:r w:rsidRPr="2B99AE2A">
        <w:rPr>
          <w:highlight w:val="yellow"/>
          <w:lang w:val="en-GB"/>
        </w:rPr>
        <w:t>(Navn, epost og tlfnr)</w:t>
      </w:r>
    </w:p>
    <w:p w:rsidRPr="00D46406" w:rsidR="003245D3" w:rsidP="003245D3" w:rsidRDefault="003245D3" w14:paraId="74C59550" w14:textId="77777777">
      <w:pPr>
        <w:pStyle w:val="Kontraktstil"/>
      </w:pPr>
      <w:r w:rsidRPr="2B99AE2A">
        <w:rPr>
          <w:lang w:val="en-GB"/>
        </w:rPr>
        <w:t xml:space="preserve">Entreprenørens representant er: </w:t>
      </w:r>
    </w:p>
    <w:p w:rsidRPr="00D46406" w:rsidR="003245D3" w:rsidP="003245D3" w:rsidRDefault="003245D3" w14:paraId="073EC3EE" w14:textId="77777777">
      <w:pPr>
        <w:pStyle w:val="Kontraktstil"/>
      </w:pPr>
      <w:r w:rsidRPr="2B99AE2A">
        <w:rPr>
          <w:highlight w:val="yellow"/>
          <w:lang w:val="en-GB"/>
        </w:rPr>
        <w:t>(Navn, epost og tlfnr)</w:t>
      </w:r>
    </w:p>
    <w:p w:rsidRPr="00D46406" w:rsidR="003245D3" w:rsidP="003245D3" w:rsidRDefault="003245D3" w14:paraId="4017A65A" w14:textId="77777777">
      <w:pPr>
        <w:pStyle w:val="Overskrift1"/>
      </w:pPr>
      <w:bookmarkStart w:name="_Toc408919668" w:id="29"/>
      <w:bookmarkStart w:name="_Toc468444360" w:id="30"/>
      <w:r w:rsidRPr="2B99AE2A">
        <w:rPr>
          <w:lang w:val="en-GB"/>
        </w:rPr>
        <w:t>Særskilt avtale om avdragsbetaling, NS 8406, pkt 23.</w:t>
      </w:r>
      <w:bookmarkEnd w:id="29"/>
      <w:r w:rsidRPr="2B99AE2A">
        <w:rPr>
          <w:lang w:val="en-GB"/>
        </w:rPr>
        <w:t>3</w:t>
      </w:r>
      <w:bookmarkEnd w:id="30"/>
    </w:p>
    <w:p w:rsidRPr="00D46406" w:rsidR="003245D3" w:rsidP="003245D3" w:rsidRDefault="003245D3" w14:paraId="7045BFCE" w14:textId="77777777">
      <w:pPr>
        <w:pStyle w:val="Kontraktstil"/>
      </w:pPr>
      <w:r w:rsidRPr="2B99AE2A">
        <w:rPr>
          <w:highlight w:val="yellow"/>
          <w:lang w:val="en-GB"/>
        </w:rPr>
        <w:t>Det fastsettes følgende særskilte bestemmelse om avdragsbetaling:</w:t>
      </w:r>
    </w:p>
    <w:p w:rsidRPr="00D46406" w:rsidR="003245D3" w:rsidP="003245D3" w:rsidRDefault="003245D3" w14:paraId="7AF521A9" w14:textId="77777777">
      <w:pPr>
        <w:pStyle w:val="Overskrift1"/>
      </w:pPr>
      <w:bookmarkStart w:name="_Toc408919669" w:id="31"/>
      <w:bookmarkStart w:name="_Toc468444361" w:id="32"/>
      <w:r w:rsidRPr="2B99AE2A">
        <w:rPr>
          <w:lang w:val="en-GB"/>
        </w:rPr>
        <w:t xml:space="preserve">Varsler og krav, NS8406, pkt </w:t>
      </w:r>
      <w:bookmarkEnd w:id="31"/>
      <w:r w:rsidRPr="2B99AE2A">
        <w:rPr>
          <w:lang w:val="en-GB"/>
        </w:rPr>
        <w:t>7</w:t>
      </w:r>
      <w:bookmarkEnd w:id="32"/>
    </w:p>
    <w:p w:rsidRPr="00D46406" w:rsidR="003245D3" w:rsidP="003245D3" w:rsidRDefault="003245D3" w14:paraId="07DA388F" w14:textId="77777777">
      <w:pPr>
        <w:pStyle w:val="Kontraktstil"/>
      </w:pPr>
      <w:r w:rsidRPr="2B99AE2A">
        <w:rPr>
          <w:lang w:val="en-GB"/>
        </w:rPr>
        <w:t>Varsler og krav kan gis ved elektronisk kommunikasjon</w:t>
      </w:r>
    </w:p>
    <w:p w:rsidRPr="00D46406" w:rsidR="003245D3" w:rsidP="003245D3" w:rsidRDefault="003245D3" w14:paraId="668DC545" w14:textId="77777777">
      <w:pPr>
        <w:pStyle w:val="Overskrift1"/>
      </w:pPr>
      <w:bookmarkStart w:name="_Toc408919670" w:id="33"/>
      <w:bookmarkStart w:name="_Toc468444362" w:id="34"/>
      <w:r w:rsidRPr="2B99AE2A">
        <w:rPr>
          <w:lang w:val="en-GB"/>
        </w:rPr>
        <w:t>Alminnelige kontraktsbestemmelser</w:t>
      </w:r>
      <w:bookmarkEnd w:id="33"/>
      <w:bookmarkEnd w:id="34"/>
    </w:p>
    <w:p w:rsidRPr="00D46406" w:rsidR="003245D3" w:rsidP="003245D3" w:rsidRDefault="003245D3" w14:paraId="5D687686" w14:textId="77777777">
      <w:pPr>
        <w:pStyle w:val="Kontraktstil"/>
      </w:pPr>
      <w:r w:rsidRPr="2B99AE2A">
        <w:rPr>
          <w:lang w:val="en-GB"/>
        </w:rPr>
        <w:t>For denne avtalen gjelder NS 8406:2009 Forenklet norsk bygge- og anleggskontrakt.</w:t>
      </w:r>
    </w:p>
    <w:p w:rsidRPr="00D46406" w:rsidR="003245D3" w:rsidP="003245D3" w:rsidRDefault="003245D3" w14:paraId="6101D829" w14:textId="77777777">
      <w:pPr>
        <w:pStyle w:val="Overskrift1"/>
      </w:pPr>
      <w:bookmarkStart w:name="_Toc408919671" w:id="35"/>
      <w:bookmarkStart w:name="_Toc468444363" w:id="36"/>
      <w:r w:rsidRPr="2B99AE2A">
        <w:rPr>
          <w:lang w:val="en-GB"/>
        </w:rPr>
        <w:t>Særlige bestemmelser</w:t>
      </w:r>
      <w:bookmarkEnd w:id="35"/>
      <w:bookmarkEnd w:id="36"/>
      <w:r w:rsidRPr="2B99AE2A">
        <w:rPr>
          <w:lang w:val="en-GB"/>
        </w:rPr>
        <w:t xml:space="preserve"> </w:t>
      </w:r>
    </w:p>
    <w:p w:rsidRPr="00D46406" w:rsidR="003245D3" w:rsidP="003245D3" w:rsidRDefault="003532DA" w14:paraId="61FE9BD0" w14:textId="77777777">
      <w:pPr>
        <w:pStyle w:val="Kontraktstil"/>
      </w:pPr>
      <w:r w:rsidRPr="2B99AE2A">
        <w:rPr>
          <w:lang w:val="en-GB"/>
        </w:rPr>
        <w:t xml:space="preserve">Intet avtalt. </w:t>
      </w:r>
    </w:p>
    <w:p w:rsidRPr="00D46406" w:rsidR="003245D3" w:rsidP="003245D3" w:rsidRDefault="003245D3" w14:paraId="6D133C2E" w14:textId="77777777">
      <w:pPr>
        <w:pStyle w:val="Overskrift1"/>
      </w:pPr>
      <w:bookmarkStart w:name="_Toc408919672" w:id="37"/>
      <w:bookmarkStart w:name="_Toc468444364" w:id="38"/>
      <w:r w:rsidRPr="2B99AE2A">
        <w:rPr>
          <w:lang w:val="en-GB"/>
        </w:rPr>
        <w:t>Underskrifter</w:t>
      </w:r>
      <w:bookmarkEnd w:id="37"/>
      <w:bookmarkEnd w:id="38"/>
    </w:p>
    <w:p w:rsidRPr="00D46406" w:rsidR="003245D3" w:rsidP="003245D3" w:rsidRDefault="00051620" w14:paraId="0EB65310" w14:textId="77777777">
      <w:pPr>
        <w:pStyle w:val="Kontraktstil"/>
      </w:pPr>
      <w:r w:rsidRPr="2B99AE2A">
        <w:rPr>
          <w:lang w:val="en-GB"/>
        </w:rPr>
        <w:t>Avtalen signeres elektronisk</w:t>
      </w:r>
      <w:r w:rsidRPr="2B99AE2A" w:rsidR="003245D3">
        <w:rPr>
          <w:lang w:val="en-GB"/>
        </w:rPr>
        <w:t>.</w:t>
      </w:r>
    </w:p>
    <w:p w:rsidRPr="00D46406" w:rsidR="001E5A5D" w:rsidP="00691EAD" w:rsidRDefault="001E5A5D" w14:paraId="0E27B00A" w14:textId="77777777">
      <w:pPr>
        <w:pStyle w:val="Kontraktstil"/>
        <w:ind w:left="0"/>
      </w:pPr>
    </w:p>
    <w:sectPr w:rsidRPr="00D46406" w:rsidR="001E5A5D" w:rsidSect="00DD130A">
      <w:footerReference w:type="default" r:id="rId12"/>
      <w:pgSz w:w="11906" w:h="16838" w:orient="portrait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08D5" w:rsidP="009468FD" w:rsidRDefault="00CC08D5" w14:paraId="3F93E5BD" w14:textId="77777777">
      <w:pPr>
        <w:spacing w:before="0" w:after="0"/>
      </w:pPr>
      <w:r>
        <w:separator/>
      </w:r>
    </w:p>
  </w:endnote>
  <w:endnote w:type="continuationSeparator" w:id="0">
    <w:p w:rsidR="00CC08D5" w:rsidP="009468FD" w:rsidRDefault="00CC08D5" w14:paraId="0A00DDDE" w14:textId="777777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040FA" w:rsidR="00A040FA" w:rsidP="00A040FA" w:rsidRDefault="00A040FA" w14:paraId="06498813" w14:textId="77777777">
    <w:pPr>
      <w:pStyle w:val="Bunntekst"/>
      <w:jc w:val="right"/>
      <w:rPr>
        <w:sz w:val="18"/>
        <w:szCs w:val="18"/>
      </w:rPr>
    </w:pPr>
    <w:r w:rsidRPr="00092845">
      <w:rPr>
        <w:sz w:val="18"/>
        <w:szCs w:val="18"/>
      </w:rPr>
      <w:t xml:space="preserve">Side </w:t>
    </w:r>
    <w:r w:rsidRPr="00092845">
      <w:rPr>
        <w:bCs/>
        <w:sz w:val="18"/>
        <w:szCs w:val="18"/>
      </w:rPr>
      <w:fldChar w:fldCharType="begin"/>
    </w:r>
    <w:r w:rsidRPr="00092845">
      <w:rPr>
        <w:bCs/>
        <w:sz w:val="18"/>
        <w:szCs w:val="18"/>
      </w:rPr>
      <w:instrText>PAGE</w:instrText>
    </w:r>
    <w:r w:rsidRPr="00092845">
      <w:rPr>
        <w:bCs/>
        <w:sz w:val="18"/>
        <w:szCs w:val="18"/>
      </w:rPr>
      <w:fldChar w:fldCharType="separate"/>
    </w:r>
    <w:r w:rsidR="006E1590">
      <w:rPr>
        <w:bCs/>
        <w:noProof/>
        <w:sz w:val="18"/>
        <w:szCs w:val="18"/>
      </w:rPr>
      <w:t>2</w:t>
    </w:r>
    <w:r w:rsidRPr="00092845">
      <w:rPr>
        <w:bCs/>
        <w:sz w:val="18"/>
        <w:szCs w:val="18"/>
      </w:rPr>
      <w:fldChar w:fldCharType="end"/>
    </w:r>
    <w:r w:rsidRPr="00092845">
      <w:rPr>
        <w:sz w:val="18"/>
        <w:szCs w:val="18"/>
      </w:rPr>
      <w:t xml:space="preserve"> av </w:t>
    </w:r>
    <w:r w:rsidRPr="00092845">
      <w:rPr>
        <w:bCs/>
        <w:sz w:val="18"/>
        <w:szCs w:val="18"/>
      </w:rPr>
      <w:fldChar w:fldCharType="begin"/>
    </w:r>
    <w:r w:rsidRPr="00092845">
      <w:rPr>
        <w:bCs/>
        <w:sz w:val="18"/>
        <w:szCs w:val="18"/>
      </w:rPr>
      <w:instrText>NUMPAGES</w:instrText>
    </w:r>
    <w:r w:rsidRPr="00092845">
      <w:rPr>
        <w:bCs/>
        <w:sz w:val="18"/>
        <w:szCs w:val="18"/>
      </w:rPr>
      <w:fldChar w:fldCharType="separate"/>
    </w:r>
    <w:r w:rsidR="006E1590">
      <w:rPr>
        <w:bCs/>
        <w:noProof/>
        <w:sz w:val="18"/>
        <w:szCs w:val="18"/>
      </w:rPr>
      <w:t>3</w:t>
    </w:r>
    <w:r w:rsidRPr="00092845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08D5" w:rsidP="009468FD" w:rsidRDefault="00CC08D5" w14:paraId="15203AB9" w14:textId="77777777">
      <w:pPr>
        <w:spacing w:before="0" w:after="0"/>
      </w:pPr>
      <w:r>
        <w:separator/>
      </w:r>
    </w:p>
  </w:footnote>
  <w:footnote w:type="continuationSeparator" w:id="0">
    <w:p w:rsidR="00CC08D5" w:rsidP="009468FD" w:rsidRDefault="00CC08D5" w14:paraId="20796BB0" w14:textId="7777777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256E"/>
    <w:multiLevelType w:val="hybridMultilevel"/>
    <w:tmpl w:val="3F609AF6"/>
    <w:lvl w:ilvl="0" w:tplc="C136ACEA">
      <w:start w:val="1"/>
      <w:numFmt w:val="decimal"/>
      <w:pStyle w:val="Brevtittel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025B"/>
    <w:multiLevelType w:val="hybridMultilevel"/>
    <w:tmpl w:val="4BCC33D0"/>
    <w:lvl w:ilvl="0" w:tplc="0409000F">
      <w:start w:val="1"/>
      <w:numFmt w:val="decimal"/>
      <w:pStyle w:val="Romannumberedbulletlis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2C3E58"/>
    <w:multiLevelType w:val="hybridMultilevel"/>
    <w:tmpl w:val="86BC7D64"/>
    <w:lvl w:ilvl="0" w:tplc="D222DD3A">
      <w:start w:val="1"/>
      <w:numFmt w:val="bullet"/>
      <w:pStyle w:val="Bulletlis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0BD1C2B"/>
    <w:multiLevelType w:val="hybridMultilevel"/>
    <w:tmpl w:val="844E3C7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285E4BA1"/>
    <w:multiLevelType w:val="multilevel"/>
    <w:tmpl w:val="0C0A4820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4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5" w15:restartNumberingAfterBreak="0">
    <w:nsid w:val="2909093B"/>
    <w:multiLevelType w:val="hybridMultilevel"/>
    <w:tmpl w:val="9DC8AA1E"/>
    <w:lvl w:ilvl="0" w:tplc="C17E9FBC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6623F2"/>
    <w:multiLevelType w:val="hybridMultilevel"/>
    <w:tmpl w:val="EADEC650"/>
    <w:lvl w:ilvl="0" w:tplc="C17E9FBC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FB66055E">
      <w:start w:val="5"/>
      <w:numFmt w:val="bullet"/>
      <w:lvlText w:val="•"/>
      <w:lvlJc w:val="left"/>
      <w:pPr>
        <w:ind w:left="2130" w:hanging="690"/>
      </w:pPr>
      <w:rPr>
        <w:rFonts w:hint="default" w:ascii="Arial" w:hAnsi="Arial" w:eastAsia="Times New Roman" w:cs="Arial"/>
      </w:rPr>
    </w:lvl>
    <w:lvl w:ilvl="2" w:tplc="9E026240">
      <w:start w:val="5"/>
      <w:numFmt w:val="bullet"/>
      <w:lvlText w:val=""/>
      <w:lvlJc w:val="left"/>
      <w:pPr>
        <w:ind w:left="3030" w:hanging="690"/>
      </w:pPr>
      <w:rPr>
        <w:rFonts w:hint="default" w:ascii="Symbol" w:hAnsi="Symbol" w:eastAsia="Times New Roman" w:cs="Times New Roman"/>
      </w:r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922895"/>
    <w:multiLevelType w:val="hybridMultilevel"/>
    <w:tmpl w:val="97867E5A"/>
    <w:lvl w:ilvl="0" w:tplc="43DA6CAC">
      <w:start w:val="1"/>
      <w:numFmt w:val="bullet"/>
      <w:pStyle w:val="Tabellliste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F6D7031"/>
    <w:multiLevelType w:val="hybridMultilevel"/>
    <w:tmpl w:val="B114FD1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43C10501"/>
    <w:multiLevelType w:val="hybridMultilevel"/>
    <w:tmpl w:val="351C036C"/>
    <w:lvl w:ilvl="0" w:tplc="BDD8AA1C">
      <w:start w:val="1"/>
      <w:numFmt w:val="bullet"/>
      <w:pStyle w:val="Brevliste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6C45468"/>
    <w:multiLevelType w:val="hybridMultilevel"/>
    <w:tmpl w:val="D6A2C42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6112433C"/>
    <w:multiLevelType w:val="hybridMultilevel"/>
    <w:tmpl w:val="2B9C7E48"/>
    <w:lvl w:ilvl="0" w:tplc="4B24016E">
      <w:start w:val="1"/>
      <w:numFmt w:val="bullet"/>
      <w:pStyle w:val="Listeavsnit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643509E5"/>
    <w:multiLevelType w:val="hybridMultilevel"/>
    <w:tmpl w:val="ACA0F11A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75836D1B"/>
    <w:multiLevelType w:val="hybridMultilevel"/>
    <w:tmpl w:val="EA6005FA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 w15:restartNumberingAfterBreak="0">
    <w:nsid w:val="79050AE4"/>
    <w:multiLevelType w:val="hybridMultilevel"/>
    <w:tmpl w:val="014E5D10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201985489">
    <w:abstractNumId w:val="1"/>
  </w:num>
  <w:num w:numId="2" w16cid:durableId="754935972">
    <w:abstractNumId w:val="2"/>
  </w:num>
  <w:num w:numId="3" w16cid:durableId="590313863">
    <w:abstractNumId w:val="11"/>
  </w:num>
  <w:num w:numId="4" w16cid:durableId="243337841">
    <w:abstractNumId w:val="7"/>
  </w:num>
  <w:num w:numId="5" w16cid:durableId="1243755867">
    <w:abstractNumId w:val="9"/>
  </w:num>
  <w:num w:numId="6" w16cid:durableId="852652756">
    <w:abstractNumId w:val="0"/>
  </w:num>
  <w:num w:numId="7" w16cid:durableId="289095773">
    <w:abstractNumId w:val="5"/>
  </w:num>
  <w:num w:numId="8" w16cid:durableId="1948267277">
    <w:abstractNumId w:val="6"/>
  </w:num>
  <w:num w:numId="9" w16cid:durableId="767317049">
    <w:abstractNumId w:val="4"/>
  </w:num>
  <w:num w:numId="10" w16cid:durableId="1613659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2219327">
    <w:abstractNumId w:val="3"/>
  </w:num>
  <w:num w:numId="12" w16cid:durableId="1379470987">
    <w:abstractNumId w:val="13"/>
  </w:num>
  <w:num w:numId="13" w16cid:durableId="587230621">
    <w:abstractNumId w:val="12"/>
  </w:num>
  <w:num w:numId="14" w16cid:durableId="1630354882">
    <w:abstractNumId w:val="14"/>
  </w:num>
  <w:num w:numId="15" w16cid:durableId="2118788550">
    <w:abstractNumId w:val="10"/>
  </w:num>
  <w:num w:numId="16" w16cid:durableId="1434128475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E2"/>
    <w:rsid w:val="00007341"/>
    <w:rsid w:val="000131C1"/>
    <w:rsid w:val="00023003"/>
    <w:rsid w:val="00051620"/>
    <w:rsid w:val="00140CA3"/>
    <w:rsid w:val="00183D79"/>
    <w:rsid w:val="00187F75"/>
    <w:rsid w:val="0019373C"/>
    <w:rsid w:val="001E5A5D"/>
    <w:rsid w:val="00207BAF"/>
    <w:rsid w:val="00213E9A"/>
    <w:rsid w:val="002911A4"/>
    <w:rsid w:val="002B6C2C"/>
    <w:rsid w:val="002E42F4"/>
    <w:rsid w:val="002E4440"/>
    <w:rsid w:val="003245D3"/>
    <w:rsid w:val="003406EF"/>
    <w:rsid w:val="003532DA"/>
    <w:rsid w:val="003A2730"/>
    <w:rsid w:val="003A5430"/>
    <w:rsid w:val="003C3B6D"/>
    <w:rsid w:val="003E0D50"/>
    <w:rsid w:val="004263A2"/>
    <w:rsid w:val="00437F0E"/>
    <w:rsid w:val="00443FC9"/>
    <w:rsid w:val="00470DD9"/>
    <w:rsid w:val="0048213D"/>
    <w:rsid w:val="0048399E"/>
    <w:rsid w:val="004B2C07"/>
    <w:rsid w:val="004F477E"/>
    <w:rsid w:val="005250FE"/>
    <w:rsid w:val="00531821"/>
    <w:rsid w:val="00581ED4"/>
    <w:rsid w:val="005A0BB7"/>
    <w:rsid w:val="005D2372"/>
    <w:rsid w:val="005D4C8C"/>
    <w:rsid w:val="005E05F3"/>
    <w:rsid w:val="00606EB4"/>
    <w:rsid w:val="00646A40"/>
    <w:rsid w:val="00646AEC"/>
    <w:rsid w:val="00686F6E"/>
    <w:rsid w:val="00691EAD"/>
    <w:rsid w:val="006B2DAC"/>
    <w:rsid w:val="006E1590"/>
    <w:rsid w:val="006F08A2"/>
    <w:rsid w:val="007A2775"/>
    <w:rsid w:val="007C1BAD"/>
    <w:rsid w:val="00806C4B"/>
    <w:rsid w:val="0081419D"/>
    <w:rsid w:val="00876958"/>
    <w:rsid w:val="008815F0"/>
    <w:rsid w:val="0088279B"/>
    <w:rsid w:val="00892BBC"/>
    <w:rsid w:val="008C2E43"/>
    <w:rsid w:val="008E13F3"/>
    <w:rsid w:val="009020FD"/>
    <w:rsid w:val="009108B4"/>
    <w:rsid w:val="0094324D"/>
    <w:rsid w:val="009468FD"/>
    <w:rsid w:val="00947494"/>
    <w:rsid w:val="009937BD"/>
    <w:rsid w:val="0099793C"/>
    <w:rsid w:val="009C69E2"/>
    <w:rsid w:val="009D4B91"/>
    <w:rsid w:val="00A040FA"/>
    <w:rsid w:val="00A2286E"/>
    <w:rsid w:val="00AD0B96"/>
    <w:rsid w:val="00AF2FC7"/>
    <w:rsid w:val="00B302F2"/>
    <w:rsid w:val="00B832D4"/>
    <w:rsid w:val="00B95160"/>
    <w:rsid w:val="00B97C99"/>
    <w:rsid w:val="00BA71E5"/>
    <w:rsid w:val="00BF7277"/>
    <w:rsid w:val="00C45630"/>
    <w:rsid w:val="00CB48F6"/>
    <w:rsid w:val="00CB5ABD"/>
    <w:rsid w:val="00CC08D5"/>
    <w:rsid w:val="00D04D81"/>
    <w:rsid w:val="00D46406"/>
    <w:rsid w:val="00D77DE3"/>
    <w:rsid w:val="00DD130A"/>
    <w:rsid w:val="00DD6F55"/>
    <w:rsid w:val="00E239FC"/>
    <w:rsid w:val="00E52DE9"/>
    <w:rsid w:val="00E74316"/>
    <w:rsid w:val="00EA715A"/>
    <w:rsid w:val="00F042A9"/>
    <w:rsid w:val="00F16468"/>
    <w:rsid w:val="00F4532A"/>
    <w:rsid w:val="00F53C34"/>
    <w:rsid w:val="00F87286"/>
    <w:rsid w:val="00FC75F1"/>
    <w:rsid w:val="00FD2887"/>
    <w:rsid w:val="00FE638F"/>
    <w:rsid w:val="0D8AFE42"/>
    <w:rsid w:val="191FAE7D"/>
    <w:rsid w:val="2251C08E"/>
    <w:rsid w:val="2B99AE2A"/>
    <w:rsid w:val="39B79CC1"/>
    <w:rsid w:val="42E123B8"/>
    <w:rsid w:val="5C427643"/>
    <w:rsid w:val="7218C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25E8DE"/>
  <w15:chartTrackingRefBased/>
  <w15:docId w15:val="{B1DC642F-40C0-42D6-A5F8-B2B2DCC3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Kontraktstil"/>
    <w:rsid w:val="005D4C8C"/>
    <w:pPr>
      <w:spacing w:before="120" w:after="120"/>
    </w:pPr>
    <w:rPr>
      <w:rFonts w:ascii="Arial" w:hAnsi="Arial"/>
      <w:sz w:val="22"/>
      <w:lang w:val="en-GB" w:eastAsia="en-US"/>
    </w:rPr>
  </w:style>
  <w:style w:type="paragraph" w:styleId="Overskrift1">
    <w:name w:val="heading 1"/>
    <w:next w:val="Kontraktstil"/>
    <w:link w:val="Overskrift1Tegn"/>
    <w:qFormat/>
    <w:rsid w:val="005D4C8C"/>
    <w:pPr>
      <w:keepNext/>
      <w:keepLines/>
      <w:numPr>
        <w:numId w:val="9"/>
      </w:numPr>
      <w:spacing w:before="240" w:after="120"/>
      <w:outlineLvl w:val="0"/>
    </w:pPr>
    <w:rPr>
      <w:rFonts w:ascii="Arial" w:hAnsi="Arial"/>
      <w:b/>
      <w:caps/>
      <w:kern w:val="28"/>
      <w:sz w:val="24"/>
      <w:lang w:eastAsia="en-US"/>
    </w:rPr>
  </w:style>
  <w:style w:type="paragraph" w:styleId="Overskrift2">
    <w:name w:val="heading 2"/>
    <w:next w:val="Kontraktstil"/>
    <w:link w:val="Overskrift2Tegn"/>
    <w:qFormat/>
    <w:rsid w:val="005D4C8C"/>
    <w:pPr>
      <w:keepNext/>
      <w:keepLines/>
      <w:numPr>
        <w:ilvl w:val="1"/>
        <w:numId w:val="9"/>
      </w:numPr>
      <w:spacing w:before="120" w:after="120"/>
      <w:outlineLvl w:val="1"/>
    </w:pPr>
    <w:rPr>
      <w:rFonts w:ascii="Arial" w:hAnsi="Arial"/>
      <w:b/>
      <w:noProof/>
      <w:sz w:val="22"/>
      <w:lang w:eastAsia="en-US"/>
    </w:rPr>
  </w:style>
  <w:style w:type="paragraph" w:styleId="Overskrift3">
    <w:name w:val="heading 3"/>
    <w:next w:val="Kontraktstil"/>
    <w:link w:val="Overskrift3Tegn"/>
    <w:qFormat/>
    <w:rsid w:val="005D4C8C"/>
    <w:pPr>
      <w:keepNext/>
      <w:keepLines/>
      <w:numPr>
        <w:ilvl w:val="2"/>
        <w:numId w:val="9"/>
      </w:numPr>
      <w:spacing w:before="120" w:after="120"/>
      <w:outlineLvl w:val="2"/>
    </w:pPr>
    <w:rPr>
      <w:rFonts w:ascii="Arial" w:hAnsi="Arial"/>
      <w:b/>
      <w:noProof/>
      <w:sz w:val="22"/>
      <w:lang w:eastAsia="en-US"/>
    </w:rPr>
  </w:style>
  <w:style w:type="paragraph" w:styleId="Overskrift4">
    <w:name w:val="heading 4"/>
    <w:next w:val="Kontraktstil"/>
    <w:link w:val="Overskrift4Tegn"/>
    <w:rsid w:val="005D4C8C"/>
    <w:pPr>
      <w:keepNext/>
      <w:keepLines/>
      <w:numPr>
        <w:ilvl w:val="3"/>
        <w:numId w:val="9"/>
      </w:numPr>
      <w:spacing w:before="240" w:after="120"/>
      <w:outlineLvl w:val="3"/>
    </w:pPr>
    <w:rPr>
      <w:rFonts w:ascii="Arial" w:hAnsi="Arial"/>
      <w:noProof/>
      <w:sz w:val="22"/>
      <w:lang w:val="en-GB"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rsid w:val="005D4C8C"/>
    <w:rPr>
      <w:rFonts w:ascii="Arial" w:hAnsi="Arial"/>
      <w:b/>
      <w:caps/>
      <w:kern w:val="28"/>
      <w:sz w:val="24"/>
      <w:lang w:eastAsia="en-US"/>
    </w:rPr>
  </w:style>
  <w:style w:type="character" w:styleId="Overskrift2Tegn" w:customStyle="1">
    <w:name w:val="Overskrift 2 Tegn"/>
    <w:link w:val="Overskrift2"/>
    <w:rsid w:val="009468FD"/>
    <w:rPr>
      <w:rFonts w:ascii="Arial" w:hAnsi="Arial"/>
      <w:b/>
      <w:noProof/>
      <w:sz w:val="22"/>
      <w:lang w:eastAsia="en-US"/>
    </w:rPr>
  </w:style>
  <w:style w:type="character" w:styleId="Overskrift3Tegn" w:customStyle="1">
    <w:name w:val="Overskrift 3 Tegn"/>
    <w:link w:val="Overskrift3"/>
    <w:rsid w:val="009468FD"/>
    <w:rPr>
      <w:rFonts w:ascii="Arial" w:hAnsi="Arial"/>
      <w:b/>
      <w:noProof/>
      <w:sz w:val="22"/>
      <w:lang w:eastAsia="en-US"/>
    </w:rPr>
  </w:style>
  <w:style w:type="character" w:styleId="Overskrift4Tegn" w:customStyle="1">
    <w:name w:val="Overskrift 4 Tegn"/>
    <w:link w:val="Overskrift4"/>
    <w:rsid w:val="009468FD"/>
    <w:rPr>
      <w:rFonts w:ascii="Arial" w:hAnsi="Arial"/>
      <w:noProof/>
      <w:sz w:val="22"/>
      <w:lang w:val="en-GB" w:eastAsia="en-US"/>
    </w:rPr>
  </w:style>
  <w:style w:type="paragraph" w:styleId="Bulletlist" w:customStyle="1">
    <w:name w:val="Bullet list"/>
    <w:basedOn w:val="Kontraktstil"/>
    <w:rsid w:val="005D4C8C"/>
    <w:pPr>
      <w:keepLines/>
      <w:numPr>
        <w:numId w:val="2"/>
      </w:numPr>
      <w:spacing w:before="40" w:after="40"/>
    </w:pPr>
  </w:style>
  <w:style w:type="character" w:styleId="Merknadsreferanse">
    <w:name w:val="annotation reference"/>
    <w:semiHidden/>
    <w:rsid w:val="005D4C8C"/>
    <w:rPr>
      <w:rFonts w:ascii="Tms Rmn" w:hAnsi="Tms Rmn"/>
      <w:vanish/>
      <w:color w:val="FF00FF"/>
      <w:kern w:val="0"/>
      <w:sz w:val="16"/>
      <w:lang w:val="en-GB"/>
    </w:rPr>
  </w:style>
  <w:style w:type="paragraph" w:styleId="Kontraktstil" w:customStyle="1">
    <w:name w:val="Kontraktstil"/>
    <w:link w:val="KontraktstilTegn"/>
    <w:qFormat/>
    <w:rsid w:val="005D4C8C"/>
    <w:pPr>
      <w:spacing w:before="120" w:after="120"/>
      <w:ind w:left="720"/>
    </w:pPr>
    <w:rPr>
      <w:rFonts w:ascii="Arial" w:hAnsi="Arial"/>
      <w:lang w:eastAsia="en-US"/>
    </w:rPr>
  </w:style>
  <w:style w:type="paragraph" w:styleId="Contractstyle1" w:customStyle="1">
    <w:name w:val="Contractstyle1"/>
    <w:basedOn w:val="Kontraktstil"/>
    <w:rsid w:val="005D4C8C"/>
    <w:pPr>
      <w:ind w:left="0"/>
    </w:pPr>
  </w:style>
  <w:style w:type="paragraph" w:styleId="Contractstyle3" w:customStyle="1">
    <w:name w:val="Contractstyle3"/>
    <w:basedOn w:val="Kontraktstil"/>
    <w:rsid w:val="005D4C8C"/>
    <w:pPr>
      <w:ind w:left="1440"/>
    </w:pPr>
  </w:style>
  <w:style w:type="paragraph" w:styleId="Contractstyle4" w:customStyle="1">
    <w:name w:val="Contractstyle4"/>
    <w:basedOn w:val="Kontraktstil"/>
    <w:rsid w:val="005D4C8C"/>
    <w:pPr>
      <w:ind w:left="2217"/>
    </w:pPr>
  </w:style>
  <w:style w:type="paragraph" w:styleId="Bunntekst">
    <w:name w:val="footer"/>
    <w:basedOn w:val="Normal"/>
    <w:link w:val="BunntekstTegn"/>
    <w:uiPriority w:val="99"/>
    <w:rsid w:val="005D4C8C"/>
    <w:pPr>
      <w:tabs>
        <w:tab w:val="center" w:pos="4153"/>
        <w:tab w:val="right" w:pos="8306"/>
      </w:tabs>
    </w:pPr>
    <w:rPr>
      <w:lang w:val="nb-NO"/>
    </w:rPr>
  </w:style>
  <w:style w:type="character" w:styleId="BunntekstTegn" w:customStyle="1">
    <w:name w:val="Bunntekst Tegn"/>
    <w:link w:val="Bunntekst"/>
    <w:uiPriority w:val="99"/>
    <w:rsid w:val="005D4C8C"/>
    <w:rPr>
      <w:rFonts w:ascii="Arial" w:hAnsi="Arial"/>
      <w:sz w:val="22"/>
      <w:lang w:eastAsia="en-US"/>
    </w:rPr>
  </w:style>
  <w:style w:type="paragraph" w:styleId="Topptekst">
    <w:name w:val="header"/>
    <w:link w:val="TopptekstTegn"/>
    <w:uiPriority w:val="99"/>
    <w:rsid w:val="005D4C8C"/>
    <w:pPr>
      <w:tabs>
        <w:tab w:val="center" w:pos="4253"/>
        <w:tab w:val="right" w:pos="9497"/>
      </w:tabs>
    </w:pPr>
    <w:rPr>
      <w:rFonts w:ascii="Arial" w:hAnsi="Arial"/>
      <w:noProof/>
      <w:sz w:val="16"/>
      <w:lang w:eastAsia="en-US"/>
    </w:rPr>
  </w:style>
  <w:style w:type="character" w:styleId="TopptekstTegn" w:customStyle="1">
    <w:name w:val="Topptekst Tegn"/>
    <w:link w:val="Topptekst"/>
    <w:uiPriority w:val="99"/>
    <w:rsid w:val="005D4C8C"/>
    <w:rPr>
      <w:rFonts w:ascii="Arial" w:hAnsi="Arial"/>
      <w:noProof/>
      <w:sz w:val="16"/>
      <w:lang w:eastAsia="en-US"/>
    </w:rPr>
  </w:style>
  <w:style w:type="paragraph" w:styleId="Bildetekst">
    <w:name w:val="caption"/>
    <w:basedOn w:val="Normal"/>
    <w:next w:val="Normal"/>
    <w:rsid w:val="005D4C8C"/>
    <w:rPr>
      <w:b/>
      <w:bCs/>
      <w:sz w:val="20"/>
    </w:rPr>
  </w:style>
  <w:style w:type="character" w:styleId="Sidetall">
    <w:name w:val="page number"/>
    <w:rsid w:val="005D4C8C"/>
  </w:style>
  <w:style w:type="paragraph" w:styleId="Bobletekst">
    <w:name w:val="Balloon Text"/>
    <w:basedOn w:val="Normal"/>
    <w:link w:val="BobletekstTegn"/>
    <w:semiHidden/>
    <w:rsid w:val="005D4C8C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semiHidden/>
    <w:rsid w:val="009468FD"/>
    <w:rPr>
      <w:rFonts w:ascii="Tahoma" w:hAnsi="Tahoma" w:cs="Tahoma"/>
      <w:sz w:val="16"/>
      <w:szCs w:val="16"/>
      <w:lang w:val="en-GB" w:eastAsia="en-US"/>
    </w:rPr>
  </w:style>
  <w:style w:type="paragraph" w:styleId="Hovedtittel" w:customStyle="1">
    <w:name w:val="Hovedtittel"/>
    <w:next w:val="Kontraktstil"/>
    <w:qFormat/>
    <w:rsid w:val="005D4C8C"/>
    <w:pPr>
      <w:keepNext/>
      <w:keepLines/>
      <w:spacing w:before="360" w:after="240"/>
      <w:ind w:left="720"/>
    </w:pPr>
    <w:rPr>
      <w:rFonts w:ascii="Arial" w:hAnsi="Arial"/>
      <w:b/>
      <w:caps/>
      <w:kern w:val="28"/>
      <w:sz w:val="32"/>
      <w:lang w:eastAsia="en-US"/>
    </w:rPr>
  </w:style>
  <w:style w:type="paragraph" w:styleId="INNH1">
    <w:name w:val="toc 1"/>
    <w:next w:val="Kontraktstil"/>
    <w:uiPriority w:val="39"/>
    <w:qFormat/>
    <w:rsid w:val="005D4C8C"/>
    <w:pPr>
      <w:tabs>
        <w:tab w:val="left" w:pos="879"/>
        <w:tab w:val="right" w:pos="9061"/>
      </w:tabs>
      <w:spacing w:before="120" w:after="120"/>
      <w:ind w:left="720" w:hanging="720"/>
      <w:jc w:val="both"/>
    </w:pPr>
    <w:rPr>
      <w:rFonts w:ascii="Arial" w:hAnsi="Arial"/>
      <w:b/>
      <w:caps/>
      <w:noProof/>
      <w:lang w:eastAsia="en-US"/>
    </w:rPr>
  </w:style>
  <w:style w:type="paragraph" w:styleId="Romannumberedbulletlist" w:customStyle="1">
    <w:name w:val="Roman numbered bullet list"/>
    <w:basedOn w:val="Numberlist"/>
    <w:rsid w:val="005D4C8C"/>
    <w:pPr>
      <w:numPr>
        <w:numId w:val="1"/>
      </w:numPr>
    </w:pPr>
  </w:style>
  <w:style w:type="paragraph" w:styleId="Numberlist" w:customStyle="1">
    <w:name w:val="Number list"/>
    <w:basedOn w:val="Normal"/>
    <w:rsid w:val="005D4C8C"/>
    <w:pPr>
      <w:keepLines/>
      <w:spacing w:before="40" w:after="40"/>
    </w:pPr>
  </w:style>
  <w:style w:type="paragraph" w:styleId="Tittel">
    <w:name w:val="Title"/>
    <w:aliases w:val="Tittel 3"/>
    <w:basedOn w:val="Kontraktstil"/>
    <w:next w:val="Normal"/>
    <w:link w:val="TittelTegn"/>
    <w:qFormat/>
    <w:rsid w:val="005D4C8C"/>
    <w:pPr>
      <w:spacing w:before="240" w:after="240"/>
      <w:jc w:val="center"/>
    </w:pPr>
    <w:rPr>
      <w:b/>
      <w:bCs/>
      <w:kern w:val="28"/>
      <w:sz w:val="24"/>
      <w:szCs w:val="32"/>
    </w:rPr>
  </w:style>
  <w:style w:type="character" w:styleId="TittelTegn" w:customStyle="1">
    <w:name w:val="Tittel Tegn"/>
    <w:aliases w:val="Tittel 3 Tegn"/>
    <w:link w:val="Tittel"/>
    <w:rsid w:val="005D4C8C"/>
    <w:rPr>
      <w:rFonts w:ascii="Arial" w:hAnsi="Arial"/>
      <w:b/>
      <w:bCs/>
      <w:kern w:val="28"/>
      <w:sz w:val="24"/>
      <w:szCs w:val="32"/>
      <w:lang w:eastAsia="en-US"/>
    </w:rPr>
  </w:style>
  <w:style w:type="paragraph" w:styleId="Tittel2" w:customStyle="1">
    <w:name w:val="Tittel 2"/>
    <w:basedOn w:val="Kontraktstil"/>
    <w:link w:val="Tittel2Tegn"/>
    <w:qFormat/>
    <w:rsid w:val="005D4C8C"/>
    <w:pPr>
      <w:spacing w:before="360" w:after="240"/>
    </w:pPr>
    <w:rPr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qFormat/>
    <w:rsid w:val="005D4C8C"/>
    <w:pPr>
      <w:numPr>
        <w:numId w:val="0"/>
      </w:numPr>
      <w:spacing w:after="240"/>
      <w:ind w:left="720"/>
      <w:outlineLvl w:val="9"/>
    </w:pPr>
    <w:rPr>
      <w:b w:val="0"/>
      <w:bCs/>
      <w:caps w:val="0"/>
      <w:kern w:val="0"/>
      <w:sz w:val="22"/>
      <w:szCs w:val="28"/>
      <w:lang w:eastAsia="nb-NO"/>
    </w:rPr>
  </w:style>
  <w:style w:type="character" w:styleId="KontraktstilTegn" w:customStyle="1">
    <w:name w:val="Kontraktstil Tegn"/>
    <w:link w:val="Kontraktstil"/>
    <w:rsid w:val="005D4C8C"/>
    <w:rPr>
      <w:rFonts w:ascii="Arial" w:hAnsi="Arial"/>
      <w:lang w:eastAsia="en-US"/>
    </w:rPr>
  </w:style>
  <w:style w:type="character" w:styleId="Tittel2Tegn" w:customStyle="1">
    <w:name w:val="Tittel 2 Tegn"/>
    <w:link w:val="Tittel2"/>
    <w:rsid w:val="005D4C8C"/>
    <w:rPr>
      <w:rFonts w:ascii="Arial" w:hAnsi="Arial"/>
      <w:b/>
      <w:sz w:val="24"/>
      <w:lang w:eastAsia="en-US"/>
    </w:rPr>
  </w:style>
  <w:style w:type="paragraph" w:styleId="Listeavsnitt">
    <w:name w:val="List Paragraph"/>
    <w:basedOn w:val="Normal"/>
    <w:link w:val="ListeavsnittTegn"/>
    <w:uiPriority w:val="34"/>
    <w:qFormat/>
    <w:rsid w:val="005D4C8C"/>
    <w:pPr>
      <w:numPr>
        <w:numId w:val="3"/>
      </w:numPr>
      <w:spacing w:before="40" w:after="40"/>
      <w:ind w:left="1077" w:hanging="357"/>
    </w:pPr>
    <w:rPr>
      <w:sz w:val="20"/>
      <w:lang w:val="nb-NO"/>
    </w:rPr>
  </w:style>
  <w:style w:type="table" w:styleId="Tabellrutenett">
    <w:name w:val="Table Grid"/>
    <w:basedOn w:val="Vanligtabell"/>
    <w:rsid w:val="005D4C8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elloverskrift" w:customStyle="1">
    <w:name w:val="Tabell overskrift"/>
    <w:basedOn w:val="Kontraktstil"/>
    <w:link w:val="TabelloverskriftTegn"/>
    <w:qFormat/>
    <w:rsid w:val="005D4C8C"/>
    <w:pPr>
      <w:ind w:left="0"/>
    </w:pPr>
    <w:rPr>
      <w:b/>
    </w:rPr>
  </w:style>
  <w:style w:type="paragraph" w:styleId="Tabelltekst" w:customStyle="1">
    <w:name w:val="Tabell tekst"/>
    <w:basedOn w:val="Kontraktstil"/>
    <w:link w:val="TabelltekstTegn"/>
    <w:qFormat/>
    <w:rsid w:val="005D4C8C"/>
    <w:pPr>
      <w:spacing w:before="40" w:after="40"/>
      <w:ind w:left="0"/>
    </w:pPr>
  </w:style>
  <w:style w:type="character" w:styleId="TabelloverskriftTegn" w:customStyle="1">
    <w:name w:val="Tabell overskrift Tegn"/>
    <w:link w:val="Tabelloverskrift"/>
    <w:rsid w:val="005D4C8C"/>
    <w:rPr>
      <w:rFonts w:ascii="Arial" w:hAnsi="Arial"/>
      <w:b/>
      <w:lang w:eastAsia="en-US"/>
    </w:rPr>
  </w:style>
  <w:style w:type="paragraph" w:styleId="Tabellliste" w:customStyle="1">
    <w:name w:val="Tabell liste"/>
    <w:basedOn w:val="Listeavsnitt"/>
    <w:link w:val="TabelllisteTegn"/>
    <w:qFormat/>
    <w:rsid w:val="005D4C8C"/>
    <w:pPr>
      <w:numPr>
        <w:numId w:val="4"/>
      </w:numPr>
      <w:ind w:left="284" w:hanging="284"/>
    </w:pPr>
  </w:style>
  <w:style w:type="character" w:styleId="TabelltekstTegn" w:customStyle="1">
    <w:name w:val="Tabell tekst Tegn"/>
    <w:link w:val="Tabelltekst"/>
    <w:rsid w:val="005D4C8C"/>
  </w:style>
  <w:style w:type="paragraph" w:styleId="Brevstil" w:customStyle="1">
    <w:name w:val="Brev stil"/>
    <w:basedOn w:val="Kontraktstil"/>
    <w:link w:val="BrevstilTegn"/>
    <w:qFormat/>
    <w:rsid w:val="005D4C8C"/>
    <w:pPr>
      <w:ind w:left="0"/>
      <w:contextualSpacing/>
    </w:pPr>
  </w:style>
  <w:style w:type="character" w:styleId="ListeavsnittTegn" w:customStyle="1">
    <w:name w:val="Listeavsnitt Tegn"/>
    <w:link w:val="Listeavsnitt"/>
    <w:uiPriority w:val="34"/>
    <w:rsid w:val="005D4C8C"/>
    <w:rPr>
      <w:rFonts w:ascii="Arial" w:hAnsi="Arial"/>
      <w:lang w:eastAsia="en-US"/>
    </w:rPr>
  </w:style>
  <w:style w:type="character" w:styleId="TabelllisteTegn" w:customStyle="1">
    <w:name w:val="Tabell liste Tegn"/>
    <w:link w:val="Tabellliste"/>
    <w:rsid w:val="005D4C8C"/>
    <w:rPr>
      <w:rFonts w:ascii="Arial" w:hAnsi="Arial"/>
      <w:lang w:eastAsia="en-US"/>
    </w:rPr>
  </w:style>
  <w:style w:type="paragraph" w:styleId="Brevtittel" w:customStyle="1">
    <w:name w:val="Brev tittel"/>
    <w:basedOn w:val="Tittel2"/>
    <w:link w:val="BrevtittelTegn"/>
    <w:qFormat/>
    <w:rsid w:val="005D4C8C"/>
    <w:pPr>
      <w:spacing w:before="120" w:after="120"/>
      <w:ind w:left="0"/>
      <w:contextualSpacing/>
    </w:pPr>
    <w:rPr>
      <w:caps/>
      <w:sz w:val="22"/>
    </w:rPr>
  </w:style>
  <w:style w:type="character" w:styleId="BrevstilTegn" w:customStyle="1">
    <w:name w:val="Brev stil Tegn"/>
    <w:link w:val="Brevstil"/>
    <w:rsid w:val="005D4C8C"/>
  </w:style>
  <w:style w:type="paragraph" w:styleId="Brevliste" w:customStyle="1">
    <w:name w:val="Brev liste"/>
    <w:basedOn w:val="Bulletlist"/>
    <w:link w:val="BrevlisteTegn"/>
    <w:qFormat/>
    <w:rsid w:val="005D4C8C"/>
    <w:pPr>
      <w:numPr>
        <w:numId w:val="5"/>
      </w:numPr>
      <w:ind w:left="357" w:hanging="357"/>
    </w:pPr>
  </w:style>
  <w:style w:type="character" w:styleId="BrevtittelTegn" w:customStyle="1">
    <w:name w:val="Brev tittel Tegn"/>
    <w:link w:val="Brevtittel"/>
    <w:rsid w:val="005D4C8C"/>
    <w:rPr>
      <w:rFonts w:ascii="Arial" w:hAnsi="Arial"/>
      <w:b/>
      <w:caps/>
      <w:sz w:val="22"/>
      <w:lang w:eastAsia="en-US"/>
    </w:rPr>
  </w:style>
  <w:style w:type="paragraph" w:styleId="Skjematittel2" w:customStyle="1">
    <w:name w:val="Skjema tittel 2"/>
    <w:basedOn w:val="Tabelloverskrift"/>
    <w:link w:val="Skjematittel2Tegn"/>
    <w:qFormat/>
    <w:rsid w:val="005D4C8C"/>
    <w:pPr>
      <w:spacing w:before="0" w:after="40"/>
    </w:pPr>
  </w:style>
  <w:style w:type="character" w:styleId="BrevlisteTegn" w:customStyle="1">
    <w:name w:val="Brev liste Tegn"/>
    <w:link w:val="Brevliste"/>
    <w:rsid w:val="005D4C8C"/>
    <w:rPr>
      <w:rFonts w:ascii="Arial" w:hAnsi="Arial"/>
      <w:lang w:eastAsia="en-US"/>
    </w:rPr>
  </w:style>
  <w:style w:type="character" w:styleId="Skjematittel2Tegn" w:customStyle="1">
    <w:name w:val="Skjema tittel 2 Tegn"/>
    <w:link w:val="Skjematittel2"/>
    <w:rsid w:val="005D4C8C"/>
  </w:style>
  <w:style w:type="paragraph" w:styleId="INNH2">
    <w:name w:val="toc 2"/>
    <w:basedOn w:val="Normal"/>
    <w:next w:val="Normal"/>
    <w:autoRedefine/>
    <w:uiPriority w:val="39"/>
    <w:qFormat/>
    <w:rsid w:val="005D4C8C"/>
    <w:pPr>
      <w:tabs>
        <w:tab w:val="left" w:pos="88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paragraph" w:styleId="INNH3">
    <w:name w:val="toc 3"/>
    <w:basedOn w:val="Normal"/>
    <w:next w:val="Normal"/>
    <w:autoRedefine/>
    <w:uiPriority w:val="39"/>
    <w:qFormat/>
    <w:rsid w:val="005D4C8C"/>
    <w:pPr>
      <w:tabs>
        <w:tab w:val="left" w:pos="1320"/>
        <w:tab w:val="right" w:leader="dot" w:pos="9062"/>
      </w:tabs>
      <w:spacing w:before="40" w:after="40"/>
      <w:ind w:left="720" w:hanging="720"/>
      <w:jc w:val="both"/>
    </w:pPr>
    <w:rPr>
      <w:noProof/>
      <w:sz w:val="20"/>
      <w:lang w:val="nb-NO"/>
    </w:rPr>
  </w:style>
  <w:style w:type="character" w:styleId="Hyperkobling">
    <w:name w:val="Hyperlink"/>
    <w:uiPriority w:val="99"/>
    <w:unhideWhenUsed/>
    <w:rsid w:val="005D4C8C"/>
    <w:rPr>
      <w:color w:val="0000FF"/>
      <w:u w:val="single"/>
    </w:rPr>
  </w:style>
  <w:style w:type="paragraph" w:styleId="Brevtittel2" w:customStyle="1">
    <w:name w:val="Brev tittel 2"/>
    <w:basedOn w:val="Overskrift1"/>
    <w:link w:val="Brevtittel2Tegn"/>
    <w:qFormat/>
    <w:rsid w:val="005D4C8C"/>
    <w:pPr>
      <w:numPr>
        <w:numId w:val="6"/>
      </w:numPr>
      <w:spacing w:before="120"/>
      <w:ind w:left="357" w:hanging="357"/>
    </w:pPr>
    <w:rPr>
      <w:caps w:val="0"/>
      <w:sz w:val="20"/>
    </w:rPr>
  </w:style>
  <w:style w:type="character" w:styleId="Brevtittel2Tegn" w:customStyle="1">
    <w:name w:val="Brev tittel 2 Tegn"/>
    <w:link w:val="Brevtittel2"/>
    <w:rsid w:val="005D4C8C"/>
    <w:rPr>
      <w:rFonts w:ascii="Arial" w:hAnsi="Arial"/>
      <w:b/>
      <w:kern w:val="2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46406"/>
    <w:rPr>
      <w:sz w:val="20"/>
    </w:rPr>
  </w:style>
  <w:style w:type="character" w:styleId="FotnotetekstTegn" w:customStyle="1">
    <w:name w:val="Fotnotetekst Tegn"/>
    <w:link w:val="Fotnotetekst"/>
    <w:uiPriority w:val="99"/>
    <w:semiHidden/>
    <w:rsid w:val="00D46406"/>
    <w:rPr>
      <w:rFonts w:ascii="Arial" w:hAnsi="Arial"/>
      <w:lang w:val="en-GB" w:eastAsia="en-US"/>
    </w:rPr>
  </w:style>
  <w:style w:type="character" w:styleId="Fotnotereferanse">
    <w:name w:val="footnote reference"/>
    <w:uiPriority w:val="99"/>
    <w:semiHidden/>
    <w:unhideWhenUsed/>
    <w:rsid w:val="00D46406"/>
    <w:rPr>
      <w:vertAlign w:val="superscript"/>
    </w:rPr>
  </w:style>
  <w:style w:type="paragraph" w:styleId="Contractstyle" w:customStyle="1">
    <w:name w:val="Contractstyle"/>
    <w:rsid w:val="00D77DE3"/>
    <w:pPr>
      <w:keepLines/>
      <w:spacing w:before="120" w:after="120"/>
      <w:ind w:left="720"/>
    </w:pPr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wmf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ontiki_ECM\ini_file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9226F9951BB48A9328D4F0E945937" ma:contentTypeVersion="3" ma:contentTypeDescription="Opprett et nytt dokument." ma:contentTypeScope="" ma:versionID="4f891c0f35c3c3ff7b2a688a8bc5eb36">
  <xsd:schema xmlns:xsd="http://www.w3.org/2001/XMLSchema" xmlns:xs="http://www.w3.org/2001/XMLSchema" xmlns:p="http://schemas.microsoft.com/office/2006/metadata/properties" xmlns:ns2="7e1ca3df-2de2-4ac6-89d7-29a4a32f8013" targetNamespace="http://schemas.microsoft.com/office/2006/metadata/properties" ma:root="true" ma:fieldsID="54b675895be8805b3d5100adc1038a3c" ns2:_="">
    <xsd:import namespace="7e1ca3df-2de2-4ac6-89d7-29a4a32f8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ca3df-2de2-4ac6-89d7-29a4a32f8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12;#IDA|2e019fe1-04b0-4609-a190-cff4b97fbd5f;#11;#Inn|9af1e832-560a-4eda-9328-c7d71618cd3f;#10;#Historisk dokumentasjon|919a0603-dba6-473a-bce6-0961236a6188;#9;#Endelig|d72343c3-151e-4475-bf0e-e3d5b3e36d58;#8;#Annet|6fe0bb8e-9394-4c61-8ff9-ad0b656b44f6;#6;#BKK AS|56266d93-4f3d-4085-8ca2-5c53fe84bfcd;#871;#Administrasjon og ledelse|4897b15c-80bf-41a0-8f23-1cfe0e201a96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BFAC9-6AF7-49C1-8623-E938687D7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1ca3df-2de2-4ac6-89d7-29a4a32f80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FC397F-A701-4848-BC12-B5B356C3A7A1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44897DC3-3DE0-4698-AF6B-4CCD2558A6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BBAED3-A97A-4B0C-A3C0-923ABDD496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konmal.dot</ap:Template>
  <ap:Application>Microsoft Word for the web</ap:Application>
  <ap:DocSecurity>0</ap:DocSecurity>
  <ap:ScaleCrop>false</ap:ScaleCrop>
  <ap:Company>BKK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MAL BKK-2021-265. Avtale om avrop Minimaskin AS</dc:title>
  <dc:subject/>
  <dc:creator>bh7047</dc:creator>
  <keywords/>
  <dc:description/>
  <lastModifiedBy>Dag Inge Gjerland</lastModifiedBy>
  <revision>5</revision>
  <dcterms:created xsi:type="dcterms:W3CDTF">2026-05-21T08:36:00.0000000Z</dcterms:created>
  <dcterms:modified xsi:type="dcterms:W3CDTF">2026-06-02T11:59:32.0226176Z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>12;#IDA|2e019fe1-04b0-4609-a190-cff4b97fbd5f;#11;#Inn|9af1e832-560a-4eda-9328-c7d71618cd3f;#10;#Historisk dokumentasjon|919a0603-dba6-473a-bce6-0961236a6188;#9;#Endelig|d72343c3-151e-4475-bf0e-e3d5b3e36d58;#8;#Annet|6fe0bb8e-9394-4c61-8ff9-ad0b656b44f6;#6</vt:lpwstr>
  </property>
  <property fmtid="{D5CDD505-2E9C-101B-9397-08002B2CF9AE}" pid="4" name="ofa5a0f214a54369866236daf9a4f2fe">
    <vt:lpwstr>Inn|9af1e832-560a-4eda-9328-c7d71618cd3f</vt:lpwstr>
  </property>
  <property fmtid="{D5CDD505-2E9C-101B-9397-08002B2CF9AE}" pid="5" name="Order">
    <vt:lpwstr>100.000000000000</vt:lpwstr>
  </property>
  <property fmtid="{D5CDD505-2E9C-101B-9397-08002B2CF9AE}" pid="6" name="b2b582140d394fd3b15c4f37318f47ab">
    <vt:lpwstr>Annet|6fe0bb8e-9394-4c61-8ff9-ad0b656b44f6</vt:lpwstr>
  </property>
  <property fmtid="{D5CDD505-2E9C-101B-9397-08002B2CF9AE}" pid="7" name="IMDateSent">
    <vt:lpwstr/>
  </property>
  <property fmtid="{D5CDD505-2E9C-101B-9397-08002B2CF9AE}" pid="8" name="IMDrawingNumber">
    <vt:lpwstr/>
  </property>
  <property fmtid="{D5CDD505-2E9C-101B-9397-08002B2CF9AE}" pid="9" name="IMLeafNumber">
    <vt:lpwstr/>
  </property>
  <property fmtid="{D5CDD505-2E9C-101B-9397-08002B2CF9AE}" pid="10" name="IMTransparency">
    <vt:lpwstr/>
  </property>
  <property fmtid="{D5CDD505-2E9C-101B-9397-08002B2CF9AE}" pid="11" name="b05c14283fdb4c258640db241471dc2f">
    <vt:lpwstr/>
  </property>
  <property fmtid="{D5CDD505-2E9C-101B-9397-08002B2CF9AE}" pid="12" name="IMPhysicalArchiveCode">
    <vt:lpwstr/>
  </property>
  <property fmtid="{D5CDD505-2E9C-101B-9397-08002B2CF9AE}" pid="13" name="LRMKeywords">
    <vt:lpwstr/>
  </property>
  <property fmtid="{D5CDD505-2E9C-101B-9397-08002B2CF9AE}" pid="14" name="ef6dbdad52914ecfb83af5e34445bfb8">
    <vt:lpwstr>Endelig|d72343c3-151e-4475-bf0e-e3d5b3e36d58</vt:lpwstr>
  </property>
  <property fmtid="{D5CDD505-2E9C-101B-9397-08002B2CF9AE}" pid="15" name="IMDocumentDirection">
    <vt:lpwstr>11;#Inn|9af1e832-560a-4eda-9328-c7d71618cd3f</vt:lpwstr>
  </property>
  <property fmtid="{D5CDD505-2E9C-101B-9397-08002B2CF9AE}" pid="16" name="kf0ffde7d2e3495e990f59996718da89">
    <vt:lpwstr/>
  </property>
  <property fmtid="{D5CDD505-2E9C-101B-9397-08002B2CF9AE}" pid="17" name="IMFacilityCategory">
    <vt:lpwstr/>
  </property>
  <property fmtid="{D5CDD505-2E9C-101B-9397-08002B2CF9AE}" pid="18" name="IMApprovalCodes">
    <vt:lpwstr/>
  </property>
  <property fmtid="{D5CDD505-2E9C-101B-9397-08002B2CF9AE}" pid="19" name="IMDocumentStatus">
    <vt:lpwstr>9;#Endelig|d72343c3-151e-4475-bf0e-e3d5b3e36d58</vt:lpwstr>
  </property>
  <property fmtid="{D5CDD505-2E9C-101B-9397-08002B2CF9AE}" pid="20" name="p97caf9a1979467c8714afb016bad321">
    <vt:lpwstr/>
  </property>
  <property fmtid="{D5CDD505-2E9C-101B-9397-08002B2CF9AE}" pid="21" name="p49464b9c65448418d1ff2537bfecf9f">
    <vt:lpwstr>BKK AS|56266d93-4f3d-4085-8ca2-5c53fe84bfcd</vt:lpwstr>
  </property>
  <property fmtid="{D5CDD505-2E9C-101B-9397-08002B2CF9AE}" pid="22" name="IMFieldDescription">
    <vt:lpwstr/>
  </property>
  <property fmtid="{D5CDD505-2E9C-101B-9397-08002B2CF9AE}" pid="23" name="IMTechnicalDocSubType">
    <vt:lpwstr/>
  </property>
  <property fmtid="{D5CDD505-2E9C-101B-9397-08002B2CF9AE}" pid="24" name="IMIECFacilityLocation">
    <vt:lpwstr/>
  </property>
  <property fmtid="{D5CDD505-2E9C-101B-9397-08002B2CF9AE}" pid="25" name="IMGroupNumber">
    <vt:lpwstr/>
  </property>
  <property fmtid="{D5CDD505-2E9C-101B-9397-08002B2CF9AE}" pid="26" name="IMConstrApproved">
    <vt:lpwstr>0</vt:lpwstr>
  </property>
  <property fmtid="{D5CDD505-2E9C-101B-9397-08002B2CF9AE}" pid="27" name="m2ed111665cf492a86a46d6f7cf3989e">
    <vt:lpwstr>Historisk dokumentasjon|919a0603-dba6-473a-bce6-0961236a6188</vt:lpwstr>
  </property>
  <property fmtid="{D5CDD505-2E9C-101B-9397-08002B2CF9AE}" pid="28" name="mb34b6b7b8ed4c6788b1993affe66663">
    <vt:lpwstr>Administrasjon og ledelse|4897b15c-80bf-41a0-8f23-1cfe0e201a96</vt:lpwstr>
  </property>
  <property fmtid="{D5CDD505-2E9C-101B-9397-08002B2CF9AE}" pid="29" name="IMReceiver">
    <vt:lpwstr/>
  </property>
  <property fmtid="{D5CDD505-2E9C-101B-9397-08002B2CF9AE}" pid="30" name="h30fe19a674740e7801166eaf032b7d9">
    <vt:lpwstr/>
  </property>
  <property fmtid="{D5CDD505-2E9C-101B-9397-08002B2CF9AE}" pid="31" name="IMSource">
    <vt:lpwstr>12;#IDA|2e019fe1-04b0-4609-a190-cff4b97fbd5f</vt:lpwstr>
  </property>
  <property fmtid="{D5CDD505-2E9C-101B-9397-08002B2CF9AE}" pid="32" name="IMFacilityUnit">
    <vt:lpwstr/>
  </property>
  <property fmtid="{D5CDD505-2E9C-101B-9397-08002B2CF9AE}" pid="33" name="IMProjectNumber">
    <vt:lpwstr/>
  </property>
  <property fmtid="{D5CDD505-2E9C-101B-9397-08002B2CF9AE}" pid="34" name="IMReplacedFor">
    <vt:lpwstr/>
  </property>
  <property fmtid="{D5CDD505-2E9C-101B-9397-08002B2CF9AE}" pid="35" name="IMIECFacilityUnit">
    <vt:lpwstr/>
  </property>
  <property fmtid="{D5CDD505-2E9C-101B-9397-08002B2CF9AE}" pid="36" name="IMPreparedBy">
    <vt:lpwstr/>
  </property>
  <property fmtid="{D5CDD505-2E9C-101B-9397-08002B2CF9AE}" pid="37" name="display_urn:schemas-microsoft-com:office:office#Author">
    <vt:lpwstr>Elisabeth Hansen</vt:lpwstr>
  </property>
  <property fmtid="{D5CDD505-2E9C-101B-9397-08002B2CF9AE}" pid="38" name="IMFunction">
    <vt:lpwstr>871;#Administrasjon og ledelse|4897b15c-80bf-41a0-8f23-1cfe0e201a96</vt:lpwstr>
  </property>
  <property fmtid="{D5CDD505-2E9C-101B-9397-08002B2CF9AE}" pid="39" name="_dlc_DocId">
    <vt:lpwstr>12939999</vt:lpwstr>
  </property>
  <property fmtid="{D5CDD505-2E9C-101B-9397-08002B2CF9AE}" pid="40" name="IMRecordCategory">
    <vt:lpwstr>10;#Historisk dokumentasjon|919a0603-dba6-473a-bce6-0961236a6188</vt:lpwstr>
  </property>
  <property fmtid="{D5CDD505-2E9C-101B-9397-08002B2CF9AE}" pid="41" name="IMSender">
    <vt:lpwstr/>
  </property>
  <property fmtid="{D5CDD505-2E9C-101B-9397-08002B2CF9AE}" pid="42" name="IMMatrixNumber">
    <vt:lpwstr/>
  </property>
  <property fmtid="{D5CDD505-2E9C-101B-9397-08002B2CF9AE}" pid="43" name="IMCustomerNumber">
    <vt:lpwstr/>
  </property>
  <property fmtid="{D5CDD505-2E9C-101B-9397-08002B2CF9AE}" pid="44" name="IMExternalDocNumber">
    <vt:lpwstr/>
  </property>
  <property fmtid="{D5CDD505-2E9C-101B-9397-08002B2CF9AE}" pid="45" name="_dlc_DocIdUrl">
    <vt:lpwstr>https://bkkas.sharepoint.com/sites/BKKAOL/_layouts/DocIdRedir.aspx?ID=12939999, 12939999</vt:lpwstr>
  </property>
  <property fmtid="{D5CDD505-2E9C-101B-9397-08002B2CF9AE}" pid="46" name="display_urn:schemas-microsoft-com:office:office#Editor">
    <vt:lpwstr>Elisabeth Hansen</vt:lpwstr>
  </property>
  <property fmtid="{D5CDD505-2E9C-101B-9397-08002B2CF9AE}" pid="47" name="IMDocumentType">
    <vt:lpwstr>8;#Annet|6fe0bb8e-9394-4c61-8ff9-ad0b656b44f6</vt:lpwstr>
  </property>
  <property fmtid="{D5CDD505-2E9C-101B-9397-08002B2CF9AE}" pid="48" name="o6fe11a35735487dac377a215490fa4b">
    <vt:lpwstr>IDA|2e019fe1-04b0-4609-a190-cff4b97fbd5f</vt:lpwstr>
  </property>
  <property fmtid="{D5CDD505-2E9C-101B-9397-08002B2CF9AE}" pid="49" name="i8a034cb55434b9da9725c810c6b0c8b">
    <vt:lpwstr/>
  </property>
  <property fmtid="{D5CDD505-2E9C-101B-9397-08002B2CF9AE}" pid="50" name="IMFacility">
    <vt:lpwstr/>
  </property>
  <property fmtid="{D5CDD505-2E9C-101B-9397-08002B2CF9AE}" pid="51" name="IMCompany">
    <vt:lpwstr>6;#BKK AS|56266d93-4f3d-4085-8ca2-5c53fe84bfcd</vt:lpwstr>
  </property>
  <property fmtid="{D5CDD505-2E9C-101B-9397-08002B2CF9AE}" pid="52" name="kb4dffaff7f8430da9c064d6683c8579">
    <vt:lpwstr/>
  </property>
  <property fmtid="{D5CDD505-2E9C-101B-9397-08002B2CF9AE}" pid="53" name="l3d461dae4994b9e80f8fec8f48cf135">
    <vt:lpwstr/>
  </property>
  <property fmtid="{D5CDD505-2E9C-101B-9397-08002B2CF9AE}" pid="54" name="IMRevisionIndex">
    <vt:lpwstr/>
  </property>
  <property fmtid="{D5CDD505-2E9C-101B-9397-08002B2CF9AE}" pid="55" name="p5e35a3076ae4516bc8338cb1e1a32af">
    <vt:lpwstr/>
  </property>
  <property fmtid="{D5CDD505-2E9C-101B-9397-08002B2CF9AE}" pid="56" name="IMCtrlBy">
    <vt:lpwstr/>
  </property>
  <property fmtid="{D5CDD505-2E9C-101B-9397-08002B2CF9AE}" pid="57" name="IMDocumentDate">
    <vt:lpwstr>2022-06-08T15:21:15Z</vt:lpwstr>
  </property>
  <property fmtid="{D5CDD505-2E9C-101B-9397-08002B2CF9AE}" pid="58" name="l88281796c024f12be6e4e3f08fc80a0">
    <vt:lpwstr/>
  </property>
  <property fmtid="{D5CDD505-2E9C-101B-9397-08002B2CF9AE}" pid="59" name="xd_ProgID">
    <vt:lpwstr/>
  </property>
  <property fmtid="{D5CDD505-2E9C-101B-9397-08002B2CF9AE}" pid="60" name="ComplianceAssetId">
    <vt:lpwstr/>
  </property>
  <property fmtid="{D5CDD505-2E9C-101B-9397-08002B2CF9AE}" pid="61" name="TemplateUrl">
    <vt:lpwstr/>
  </property>
  <property fmtid="{D5CDD505-2E9C-101B-9397-08002B2CF9AE}" pid="62" name="_ExtendedDescription">
    <vt:lpwstr/>
  </property>
  <property fmtid="{D5CDD505-2E9C-101B-9397-08002B2CF9AE}" pid="63" name="_dlc_DocIdPersistId">
    <vt:lpwstr/>
  </property>
  <property fmtid="{D5CDD505-2E9C-101B-9397-08002B2CF9AE}" pid="64" name="SharedWithUsers">
    <vt:lpwstr/>
  </property>
  <property fmtid="{D5CDD505-2E9C-101B-9397-08002B2CF9AE}" pid="65" name="ContentTypeId">
    <vt:lpwstr>0x010100DCC8928C2E5AE54DA14B3E786809983A01007CF6B3254D3D4DA389C17DF7BC3C441E008B9D9DF1B9C86C49A9F8CDE322235C73</vt:lpwstr>
  </property>
  <property fmtid="{D5CDD505-2E9C-101B-9397-08002B2CF9AE}" pid="66" name="TriggerFlowInfo">
    <vt:lpwstr/>
  </property>
  <property fmtid="{D5CDD505-2E9C-101B-9397-08002B2CF9AE}" pid="67" name="xd_Signature">
    <vt:lpwstr/>
  </property>
  <property fmtid="{D5CDD505-2E9C-101B-9397-08002B2CF9AE}" pid="68" name="MediaServiceImageTags">
    <vt:lpwstr/>
  </property>
</Properties>
</file>